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9DADE" w14:textId="394DA5BF" w:rsidR="00A94B9C" w:rsidRPr="00CE0424" w:rsidRDefault="00A94B9C" w:rsidP="00A94B9C">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Tdoc R2-</w:t>
      </w:r>
      <w:r w:rsidRPr="00DF1D7E">
        <w:rPr>
          <w:sz w:val="32"/>
          <w:szCs w:val="32"/>
        </w:rPr>
        <w:t>17</w:t>
      </w:r>
      <w:r w:rsidR="00DF1D7E" w:rsidRPr="00DF1D7E">
        <w:rPr>
          <w:sz w:val="32"/>
          <w:szCs w:val="32"/>
        </w:rPr>
        <w:t>04388</w:t>
      </w:r>
    </w:p>
    <w:p w14:paraId="0D2E5A62" w14:textId="339D8525" w:rsidR="00A94B9C" w:rsidRPr="00C02E03" w:rsidRDefault="00A94B9C" w:rsidP="00A94B9C">
      <w:pPr>
        <w:pStyle w:val="3GPPHeader"/>
      </w:pPr>
      <w:r>
        <w:t xml:space="preserve">Hangzhou, </w:t>
      </w:r>
      <w:r w:rsidR="00C21738">
        <w:t xml:space="preserve">P.R. of </w:t>
      </w:r>
      <w:r>
        <w:t>China, 15</w:t>
      </w:r>
      <w:r w:rsidRPr="00C544E1">
        <w:rPr>
          <w:vertAlign w:val="superscript"/>
        </w:rPr>
        <w:t>th</w:t>
      </w:r>
      <w:r>
        <w:t xml:space="preserve"> – 19</w:t>
      </w:r>
      <w:r w:rsidRPr="00AE3743">
        <w:rPr>
          <w:vertAlign w:val="superscript"/>
        </w:rPr>
        <w:t>th</w:t>
      </w:r>
      <w:r>
        <w:t xml:space="preserve"> May 2017</w:t>
      </w:r>
      <w:r>
        <w:rPr>
          <w:lang w:val="en-US"/>
        </w:rPr>
        <w:tab/>
      </w:r>
    </w:p>
    <w:p w14:paraId="464E0C03" w14:textId="77777777" w:rsidR="00A94B9C" w:rsidRPr="00CE0424" w:rsidRDefault="00A94B9C" w:rsidP="00A94B9C">
      <w:pPr>
        <w:pStyle w:val="3GPPHeader"/>
      </w:pPr>
    </w:p>
    <w:p w14:paraId="3B2FA196" w14:textId="7441E895" w:rsidR="00A94B9C" w:rsidRPr="00D47B66" w:rsidRDefault="00A94B9C" w:rsidP="00A94B9C">
      <w:pPr>
        <w:pStyle w:val="3GPPHeader"/>
        <w:rPr>
          <w:sz w:val="22"/>
          <w:szCs w:val="22"/>
          <w:lang w:val="en-US"/>
        </w:rPr>
      </w:pPr>
      <w:r w:rsidRPr="00DF1D7E">
        <w:rPr>
          <w:sz w:val="22"/>
          <w:szCs w:val="22"/>
          <w:lang w:val="en-US"/>
        </w:rPr>
        <w:t>Agenda Item:</w:t>
      </w:r>
      <w:r w:rsidRPr="00DF1D7E">
        <w:rPr>
          <w:sz w:val="22"/>
          <w:szCs w:val="22"/>
          <w:lang w:val="en-US"/>
        </w:rPr>
        <w:tab/>
      </w:r>
      <w:r w:rsidR="00DF1D7E" w:rsidRPr="00DF1D7E">
        <w:rPr>
          <w:sz w:val="22"/>
          <w:szCs w:val="22"/>
          <w:lang w:val="en-US"/>
        </w:rPr>
        <w:t>10.4.1.5</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1B9858FD" w14:textId="7C04DF95"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B21DD" w:rsidRPr="002B21DD">
        <w:rPr>
          <w:sz w:val="22"/>
          <w:szCs w:val="22"/>
        </w:rPr>
        <w:t>Stored system information</w:t>
      </w:r>
      <w:r w:rsidR="00A94B9C">
        <w:rPr>
          <w:sz w:val="22"/>
          <w:szCs w:val="22"/>
        </w:rPr>
        <w:t>: Indexing and Validity</w:t>
      </w:r>
    </w:p>
    <w:p w14:paraId="3E9AB1B6" w14:textId="073387C9"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34B0E1BD" w14:textId="6D1EBB1F" w:rsidR="006C1DD3" w:rsidRDefault="006C1DD3" w:rsidP="00114DBC">
      <w:r>
        <w:t>At the RAN2#97 meeting the following was agreed in relation to stored system information in NR:</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30DFF550" w:rsidR="006C1DD3" w:rsidRDefault="006C1DD3" w:rsidP="00114DBC">
      <w:r>
        <w:t>In this paper we discuss and try to further clarify the interpretation of “some kind of index/identifier” in this context. In particular, the FFS on whether the UE uses a single index or a combination of indexes (such as a value tag and an area code) in some way is further discussed.</w:t>
      </w:r>
    </w:p>
    <w:p w14:paraId="772EEB2D" w14:textId="4BECBB3B" w:rsidR="001643A8" w:rsidRDefault="004000E8" w:rsidP="00CE0424">
      <w:pPr>
        <w:pStyle w:val="Heading1"/>
      </w:pPr>
      <w:bookmarkStart w:id="1" w:name="_Ref178064866"/>
      <w:r w:rsidRPr="00CE0424">
        <w:t>Discussion</w:t>
      </w:r>
      <w:bookmarkEnd w:id="1"/>
    </w:p>
    <w:p w14:paraId="454C3785" w14:textId="2A55878F" w:rsidR="00B067C6" w:rsidRDefault="00B067C6" w:rsidP="00D71C21">
      <w:r>
        <w:t>The agreement listed above contains an FFS on “what the index/identifier” is that is used “to enable the UE to avoid re-acquisition of already stored SI-block(s)/SI message(s)”. One part of the minimum SI where this kind of index/identifier may be broadcasted is the SS Block.</w:t>
      </w:r>
    </w:p>
    <w:p w14:paraId="77CC6E76" w14:textId="52C3398A" w:rsidR="00B067C6" w:rsidRDefault="00B067C6" w:rsidP="00D71C21">
      <w:r>
        <w:t xml:space="preserve">Even though RAN1 is not fully finalized with the definition of the SS Block we know enough to conclude that the SS Block will provide the UE with several indexes and identifiers that can be used by the UE to determine if already stored SI is valid or not, see </w:t>
      </w:r>
      <w:r>
        <w:fldChar w:fldCharType="begin"/>
      </w:r>
      <w:r>
        <w:instrText xml:space="preserve"> REF _Ref477778503 \h </w:instrText>
      </w:r>
      <w:r>
        <w:fldChar w:fldCharType="separate"/>
      </w:r>
      <w:r w:rsidR="0040435E">
        <w:t xml:space="preserve">Figure </w:t>
      </w:r>
      <w:r w:rsidR="0040435E">
        <w:rPr>
          <w:noProof/>
        </w:rPr>
        <w:t>1</w:t>
      </w:r>
      <w:r>
        <w:fldChar w:fldCharType="end"/>
      </w:r>
      <w:r>
        <w:t>.</w:t>
      </w:r>
    </w:p>
    <w:p w14:paraId="761600E0" w14:textId="4CB8840E" w:rsidR="00B067C6" w:rsidRDefault="0091027E" w:rsidP="00D71C21">
      <w:pPr>
        <w:keepNext/>
        <w:jc w:val="center"/>
      </w:pPr>
      <w:r>
        <w:rPr>
          <w:noProof/>
          <w:lang w:val="sv-SE" w:eastAsia="sv-SE"/>
        </w:rPr>
        <w:drawing>
          <wp:inline distT="0" distB="0" distL="0" distR="0" wp14:anchorId="3B4688AC" wp14:editId="17082451">
            <wp:extent cx="3454519" cy="2295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6648" cy="2303585"/>
                    </a:xfrm>
                    <a:prstGeom prst="rect">
                      <a:avLst/>
                    </a:prstGeom>
                    <a:noFill/>
                  </pic:spPr>
                </pic:pic>
              </a:graphicData>
            </a:graphic>
          </wp:inline>
        </w:drawing>
      </w:r>
    </w:p>
    <w:p w14:paraId="0CB1CD1E" w14:textId="55C11E1C" w:rsidR="00B067C6" w:rsidRDefault="00B067C6" w:rsidP="00D71C21">
      <w:pPr>
        <w:pStyle w:val="Caption"/>
        <w:jc w:val="both"/>
      </w:pPr>
      <w:bookmarkStart w:id="2" w:name="_Ref477778503"/>
      <w:r>
        <w:t xml:space="preserve">Figure </w:t>
      </w:r>
      <w:r>
        <w:fldChar w:fldCharType="begin"/>
      </w:r>
      <w:r>
        <w:instrText xml:space="preserve"> SEQ Figure \* ARABIC </w:instrText>
      </w:r>
      <w:r>
        <w:fldChar w:fldCharType="separate"/>
      </w:r>
      <w:r w:rsidR="0040435E">
        <w:rPr>
          <w:noProof/>
        </w:rPr>
        <w:t>1</w:t>
      </w:r>
      <w:r>
        <w:fldChar w:fldCharType="end"/>
      </w:r>
      <w:bookmarkEnd w:id="2"/>
      <w:r>
        <w:t>: Schematic picture of the NR SS Block and possible “indexes/identifiers” that may “enable the UE to avoid re-acquisition of already stored SI-block(s)/SI message(s)”.</w:t>
      </w:r>
    </w:p>
    <w:p w14:paraId="21AD66F7" w14:textId="4D8E7BE3" w:rsidR="00B067C6" w:rsidRDefault="00B067C6" w:rsidP="00D71C21">
      <w:r>
        <w:lastRenderedPageBreak/>
        <w:t xml:space="preserve">Firstly, the SS Block provides a </w:t>
      </w:r>
      <w:r w:rsidRPr="00FD360B">
        <w:rPr>
          <w:i/>
        </w:rPr>
        <w:t>physical cell identity</w:t>
      </w:r>
      <w:r>
        <w:t xml:space="preserve"> (</w:t>
      </w:r>
      <w:r w:rsidRPr="00FD360B">
        <w:rPr>
          <w:b/>
        </w:rPr>
        <w:t>PCI</w:t>
      </w:r>
      <w:r>
        <w:t>)</w:t>
      </w:r>
      <w:r w:rsidR="000D3ED3">
        <w:t xml:space="preserve"> which is likely to be encoded as the sequence index of the NR-PSS/NR-SSS</w:t>
      </w:r>
      <w:r>
        <w:t xml:space="preserve">. </w:t>
      </w:r>
      <w:r w:rsidR="000D3ED3">
        <w:t>Hence, in</w:t>
      </w:r>
      <w:r>
        <w:t xml:space="preserve"> order to </w:t>
      </w:r>
      <w:r w:rsidR="000D3ED3">
        <w:t>determine if stored SI is valid in a particular cell the PCI can be used.</w:t>
      </w:r>
    </w:p>
    <w:p w14:paraId="71AB7670" w14:textId="7D90C681" w:rsidR="00FD360B" w:rsidRDefault="000D3ED3" w:rsidP="00D71C21">
      <w:r>
        <w:t xml:space="preserve">Secondly the SS Block </w:t>
      </w:r>
      <w:r w:rsidR="00FD360B">
        <w:t xml:space="preserve">reception </w:t>
      </w:r>
      <w:r>
        <w:t xml:space="preserve">is likely to provide </w:t>
      </w:r>
      <w:r w:rsidR="00FD360B">
        <w:t>the UE with some information related to the</w:t>
      </w:r>
      <w:r>
        <w:t xml:space="preserve"> SS Block</w:t>
      </w:r>
      <w:r w:rsidR="00FD360B">
        <w:t xml:space="preserve"> position within the SS Burst Set. The details on how this information is derived is still to be determined by RAN1. For the purpose of this discussion we introduce the term </w:t>
      </w:r>
      <w:r w:rsidR="00FD360B" w:rsidRPr="00FD360B">
        <w:rPr>
          <w:i/>
        </w:rPr>
        <w:t>SS Block Index</w:t>
      </w:r>
      <w:r w:rsidR="00FD360B">
        <w:t xml:space="preserve"> (</w:t>
      </w:r>
      <w:r w:rsidR="00FD360B" w:rsidRPr="00FD360B">
        <w:rPr>
          <w:b/>
        </w:rPr>
        <w:t>SSBI</w:t>
      </w:r>
      <w:r w:rsidR="00FD360B">
        <w:t xml:space="preserve">) that will be used in this contribution. </w:t>
      </w:r>
      <w:r>
        <w:t xml:space="preserve">In case of e.g. analogue beam-sweeping there will be a relation between the </w:t>
      </w:r>
      <w:r w:rsidR="00FD360B">
        <w:t>SSBI</w:t>
      </w:r>
      <w:r>
        <w:t xml:space="preserve"> and the beam</w:t>
      </w:r>
      <w:r w:rsidR="00FD360B">
        <w:t xml:space="preserve"> index</w:t>
      </w:r>
      <w:r>
        <w:t>.</w:t>
      </w:r>
    </w:p>
    <w:p w14:paraId="361C2EE9" w14:textId="0E0E5A5C" w:rsidR="00FD360B" w:rsidRDefault="00FD360B" w:rsidP="00F01ADF">
      <w:pPr>
        <w:pStyle w:val="Observation"/>
      </w:pPr>
      <w:bookmarkStart w:id="3" w:name="_Toc480967528"/>
      <w:bookmarkStart w:id="4" w:name="_Toc480969360"/>
      <w:bookmarkStart w:id="5" w:name="_Toc480973644"/>
      <w:bookmarkStart w:id="6" w:name="_Toc481154641"/>
      <w:bookmarkStart w:id="7" w:name="_Toc481582044"/>
      <w:bookmarkStart w:id="8" w:name="_Toc481656356"/>
      <w:bookmarkStart w:id="9" w:name="_Toc481738718"/>
      <w:bookmarkStart w:id="10" w:name="_Toc481739941"/>
      <w:bookmarkStart w:id="11" w:name="_Toc481865743"/>
      <w:bookmarkStart w:id="12" w:name="_Toc481866302"/>
      <w:r>
        <w:t xml:space="preserve">The UE can determine the index </w:t>
      </w:r>
      <w:r w:rsidR="00EA14D5">
        <w:t>within a SS Burst Set of a received SS Block (the details on how are to be determined by RAN1).</w:t>
      </w:r>
      <w:bookmarkEnd w:id="3"/>
      <w:bookmarkEnd w:id="4"/>
      <w:bookmarkEnd w:id="5"/>
      <w:bookmarkEnd w:id="6"/>
      <w:bookmarkEnd w:id="7"/>
      <w:bookmarkEnd w:id="8"/>
      <w:bookmarkEnd w:id="9"/>
      <w:bookmarkEnd w:id="10"/>
      <w:bookmarkEnd w:id="11"/>
      <w:bookmarkEnd w:id="12"/>
    </w:p>
    <w:p w14:paraId="1A88931C" w14:textId="387765FD" w:rsidR="00FD360B" w:rsidRDefault="000D3ED3" w:rsidP="00D71C21">
      <w:r>
        <w:t xml:space="preserve">Thirdly, the NR-PBCH contains a master information block </w:t>
      </w:r>
      <w:r w:rsidR="00FD360B">
        <w:t xml:space="preserve">(NR-MIB) </w:t>
      </w:r>
      <w:r>
        <w:t xml:space="preserve">which also may provide one or more indexes or identifiers </w:t>
      </w:r>
      <w:r w:rsidR="00FD360B">
        <w:t xml:space="preserve">for indexing of stored system information. In this paper we propose </w:t>
      </w:r>
      <w:r w:rsidR="00AF0252">
        <w:t xml:space="preserve">below </w:t>
      </w:r>
      <w:r w:rsidR="00FD360B">
        <w:t xml:space="preserve">that the NR-MIB contains a </w:t>
      </w:r>
      <w:r w:rsidR="00FD360B" w:rsidRPr="00FD360B">
        <w:rPr>
          <w:i/>
        </w:rPr>
        <w:t>system information configuration index</w:t>
      </w:r>
      <w:r w:rsidR="00FD360B">
        <w:t xml:space="preserve"> (here denoted </w:t>
      </w:r>
      <w:r w:rsidR="00FD360B" w:rsidRPr="00FD360B">
        <w:rPr>
          <w:b/>
        </w:rPr>
        <w:t>SICI</w:t>
      </w:r>
      <w:r w:rsidR="00FD360B">
        <w:t>) for this purpose.</w:t>
      </w:r>
    </w:p>
    <w:p w14:paraId="14960BE7" w14:textId="14529C71" w:rsidR="000D3ED3" w:rsidRPr="00276383" w:rsidRDefault="000D3ED3" w:rsidP="00D71C21">
      <w:r>
        <w:t xml:space="preserve">In this contribution we discuss the potential usage of the indexes and identifiers provided </w:t>
      </w:r>
      <w:r w:rsidR="000D4F0B">
        <w:t>by</w:t>
      </w:r>
      <w:r>
        <w:t xml:space="preserve"> the SS Block</w:t>
      </w:r>
      <w:r w:rsidR="000D4F0B">
        <w:t xml:space="preserve"> reception</w:t>
      </w:r>
      <w:r>
        <w:t xml:space="preserve">. We discuss the usage of the </w:t>
      </w:r>
      <w:r w:rsidR="000D4F0B">
        <w:t>SSBI</w:t>
      </w:r>
      <w:r>
        <w:t xml:space="preserve"> as a way to validate SI related to different beams of the same cell in section </w:t>
      </w:r>
      <w:r>
        <w:fldChar w:fldCharType="begin"/>
      </w:r>
      <w:r>
        <w:instrText xml:space="preserve"> REF _Ref477779132 \r \h </w:instrText>
      </w:r>
      <w:r>
        <w:fldChar w:fldCharType="separate"/>
      </w:r>
      <w:r w:rsidR="0040435E">
        <w:t>2.1</w:t>
      </w:r>
      <w:r>
        <w:fldChar w:fldCharType="end"/>
      </w:r>
      <w:r>
        <w:t xml:space="preserve">. In section </w:t>
      </w:r>
      <w:r>
        <w:fldChar w:fldCharType="begin"/>
      </w:r>
      <w:r>
        <w:instrText xml:space="preserve"> REF _Ref477779116 \r \h </w:instrText>
      </w:r>
      <w:r>
        <w:fldChar w:fldCharType="separate"/>
      </w:r>
      <w:r w:rsidR="0040435E">
        <w:t>2.2</w:t>
      </w:r>
      <w:r>
        <w:fldChar w:fldCharType="end"/>
      </w:r>
      <w:r w:rsidR="000D0181">
        <w:t xml:space="preserve"> w</w:t>
      </w:r>
      <w:r>
        <w:t>e discuss the usage of the PCI to determine if the stored SI that a UE has acquired is valid in a particular cell.</w:t>
      </w:r>
      <w:r w:rsidR="0037650D">
        <w:t xml:space="preserve"> I</w:t>
      </w:r>
      <w:r>
        <w:t xml:space="preserve">n section </w:t>
      </w:r>
      <w:r>
        <w:fldChar w:fldCharType="begin"/>
      </w:r>
      <w:r>
        <w:instrText xml:space="preserve"> REF _Ref477779222 \r \h </w:instrText>
      </w:r>
      <w:r>
        <w:fldChar w:fldCharType="separate"/>
      </w:r>
      <w:r w:rsidR="0040435E">
        <w:t>2.3</w:t>
      </w:r>
      <w:r>
        <w:fldChar w:fldCharType="end"/>
      </w:r>
      <w:r>
        <w:t xml:space="preserve"> we discuss </w:t>
      </w:r>
      <w:r w:rsidR="00977347">
        <w:t xml:space="preserve">the usage of </w:t>
      </w:r>
      <w:r w:rsidR="000D4F0B">
        <w:t xml:space="preserve">the SICI-field </w:t>
      </w:r>
      <w:r w:rsidR="00977347">
        <w:t>provided in the NR-MIB</w:t>
      </w:r>
      <w:r w:rsidR="0037650D">
        <w:t xml:space="preserve">. Finally, in section </w:t>
      </w:r>
      <w:r w:rsidR="0037650D">
        <w:fldChar w:fldCharType="begin"/>
      </w:r>
      <w:r w:rsidR="0037650D">
        <w:instrText xml:space="preserve"> REF _Ref477780139 \r \h </w:instrText>
      </w:r>
      <w:r w:rsidR="0037650D">
        <w:fldChar w:fldCharType="separate"/>
      </w:r>
      <w:r w:rsidR="0040435E">
        <w:t>2.4</w:t>
      </w:r>
      <w:r w:rsidR="0037650D">
        <w:fldChar w:fldCharType="end"/>
      </w:r>
      <w:r w:rsidR="0037650D">
        <w:t xml:space="preserve"> we discuss methods (such as </w:t>
      </w:r>
      <w:r w:rsidR="000D4F0B">
        <w:t xml:space="preserve">system information valueTag, system information validity </w:t>
      </w:r>
      <w:r w:rsidR="0037650D">
        <w:t xml:space="preserve">timers and </w:t>
      </w:r>
      <w:r w:rsidR="000D4F0B">
        <w:t xml:space="preserve">system information </w:t>
      </w:r>
      <w:r w:rsidR="0037650D">
        <w:t xml:space="preserve">area codes) </w:t>
      </w:r>
      <w:r w:rsidR="000D4F0B">
        <w:t xml:space="preserve">that the UE need </w:t>
      </w:r>
      <w:r w:rsidR="0037650D">
        <w:t>to determine if the stored system information is valid.</w:t>
      </w:r>
    </w:p>
    <w:p w14:paraId="06691785" w14:textId="1B4E86B0" w:rsidR="006C1DD3" w:rsidRPr="006C1DD3" w:rsidRDefault="00347E4A" w:rsidP="00D71C21">
      <w:pPr>
        <w:pStyle w:val="Heading2"/>
        <w:keepLines w:val="0"/>
        <w:numPr>
          <w:ilvl w:val="1"/>
          <w:numId w:val="16"/>
        </w:numPr>
        <w:adjustRightInd/>
        <w:textAlignment w:val="auto"/>
      </w:pPr>
      <w:bookmarkStart w:id="13" w:name="_Ref477779132"/>
      <w:r>
        <w:t>Idle mode mobility between beams in the same cell</w:t>
      </w:r>
      <w:bookmarkEnd w:id="13"/>
    </w:p>
    <w:p w14:paraId="693AA60A" w14:textId="55284EEF" w:rsidR="00B6396F" w:rsidRDefault="00347E4A" w:rsidP="00B713DA">
      <w:pPr>
        <w:pStyle w:val="BodyText"/>
        <w:rPr>
          <w:lang w:val="en-US"/>
        </w:rPr>
      </w:pPr>
      <w:r>
        <w:rPr>
          <w:lang w:val="en-US"/>
        </w:rPr>
        <w:t>In case a cell has several beams then t</w:t>
      </w:r>
      <w:r w:rsidR="00B6396F">
        <w:rPr>
          <w:lang w:val="en-US"/>
        </w:rPr>
        <w:t>he system information for one cell will contain information related</w:t>
      </w:r>
      <w:r>
        <w:rPr>
          <w:lang w:val="en-US"/>
        </w:rPr>
        <w:t xml:space="preserve"> to all beams within that cell. In some cases, we may want to be able to specify that the idle mode UE-behavior shall depend on which beam the UE is currently in. For example, the timing of the PRACH window might be different for different beams (</w:t>
      </w:r>
      <w:r w:rsidR="009E52AB">
        <w:rPr>
          <w:lang w:val="en-US"/>
        </w:rPr>
        <w:t xml:space="preserve">e.g. </w:t>
      </w:r>
      <w:r>
        <w:rPr>
          <w:lang w:val="en-US"/>
        </w:rPr>
        <w:t>to enable analogue PRACH reception beam-forming). Or we may want the UE to use different PRACH preambles in different beams (</w:t>
      </w:r>
      <w:r w:rsidR="009E52AB">
        <w:rPr>
          <w:lang w:val="en-US"/>
        </w:rPr>
        <w:t xml:space="preserve">e.g. </w:t>
      </w:r>
      <w:r>
        <w:rPr>
          <w:lang w:val="en-US"/>
        </w:rPr>
        <w:t xml:space="preserve">to enable beam-identification). To </w:t>
      </w:r>
      <w:r w:rsidR="009E52AB">
        <w:rPr>
          <w:lang w:val="en-US"/>
        </w:rPr>
        <w:t xml:space="preserve">allow for </w:t>
      </w:r>
      <w:r>
        <w:rPr>
          <w:lang w:val="en-US"/>
        </w:rPr>
        <w:t xml:space="preserve">this, we need a possibility to specify different beam-dependent versions of the minimum SI. </w:t>
      </w:r>
    </w:p>
    <w:p w14:paraId="58508EC2" w14:textId="780721E9" w:rsidR="00AE424B" w:rsidRDefault="00347E4A" w:rsidP="00B713DA">
      <w:pPr>
        <w:pStyle w:val="BodyText"/>
        <w:rPr>
          <w:lang w:val="en-US"/>
        </w:rPr>
      </w:pPr>
      <w:r>
        <w:rPr>
          <w:lang w:val="en-US"/>
        </w:rPr>
        <w:t xml:space="preserve">Thus when reading the minimum SI for a cell the UE will </w:t>
      </w:r>
      <w:r w:rsidR="00AE424B">
        <w:rPr>
          <w:lang w:val="en-US"/>
        </w:rPr>
        <w:t>receive information related to all beams in the cell. In some cases, the minimum SI may contain different values for one or more parameters (e.g. PRACH timing window or PRACH root sequence index)</w:t>
      </w:r>
      <w:r w:rsidR="00887F12">
        <w:rPr>
          <w:lang w:val="en-US"/>
        </w:rPr>
        <w:t xml:space="preserve"> corresponding to different beams to the cell</w:t>
      </w:r>
      <w:r w:rsidR="00AE424B">
        <w:rPr>
          <w:lang w:val="en-US"/>
        </w:rPr>
        <w:t>.</w:t>
      </w:r>
    </w:p>
    <w:p w14:paraId="44ACE23A" w14:textId="04CF50AB" w:rsidR="00977347" w:rsidRDefault="00977347" w:rsidP="00B713DA">
      <w:pPr>
        <w:pStyle w:val="BodyText"/>
        <w:rPr>
          <w:lang w:val="en-US"/>
        </w:rPr>
      </w:pPr>
      <w:r>
        <w:rPr>
          <w:lang w:val="en-US"/>
        </w:rPr>
        <w:t xml:space="preserve">In case the different beams in a cell have different SI then the </w:t>
      </w:r>
      <w:r w:rsidR="008263A8">
        <w:rPr>
          <w:lang w:val="en-US"/>
        </w:rPr>
        <w:t>SSBI</w:t>
      </w:r>
      <w:r>
        <w:rPr>
          <w:lang w:val="en-US"/>
        </w:rPr>
        <w:t xml:space="preserve"> can be used to differentiate which part of the SI that is valid in a particular beam. </w:t>
      </w:r>
    </w:p>
    <w:p w14:paraId="364FEB04" w14:textId="3A0D43B6" w:rsidR="00E15AA0" w:rsidRPr="00D71C21" w:rsidRDefault="001B6A90" w:rsidP="00B713DA">
      <w:pPr>
        <w:pStyle w:val="Observation"/>
      </w:pPr>
      <w:bookmarkStart w:id="14" w:name="_Toc473297238"/>
      <w:bookmarkStart w:id="15" w:name="_Toc473297315"/>
      <w:bookmarkStart w:id="16" w:name="_Toc473620205"/>
      <w:bookmarkStart w:id="17" w:name="_Toc473889682"/>
      <w:bookmarkStart w:id="18" w:name="_Toc473890734"/>
      <w:bookmarkStart w:id="19" w:name="_Toc473890793"/>
      <w:bookmarkStart w:id="20" w:name="_Toc473915342"/>
      <w:bookmarkStart w:id="21" w:name="_Toc473931957"/>
      <w:bookmarkStart w:id="22" w:name="_Toc477338514"/>
      <w:bookmarkStart w:id="23" w:name="_Toc477781452"/>
      <w:bookmarkStart w:id="24" w:name="_Toc477782163"/>
      <w:bookmarkStart w:id="25" w:name="_Toc477782252"/>
      <w:bookmarkStart w:id="26" w:name="_Toc477782521"/>
      <w:bookmarkStart w:id="27" w:name="_Toc478126212"/>
      <w:bookmarkStart w:id="28" w:name="_Toc478165805"/>
      <w:bookmarkStart w:id="29" w:name="_Toc478167744"/>
      <w:bookmarkStart w:id="30" w:name="_Toc478167818"/>
      <w:bookmarkStart w:id="31" w:name="_Toc480967525"/>
      <w:bookmarkStart w:id="32" w:name="_Toc480969356"/>
      <w:bookmarkStart w:id="33" w:name="_Toc481154652"/>
      <w:bookmarkStart w:id="34" w:name="_Toc481656353"/>
      <w:bookmarkStart w:id="35" w:name="_Toc481738719"/>
      <w:bookmarkStart w:id="36" w:name="_Toc481739942"/>
      <w:bookmarkStart w:id="37" w:name="_Toc481865744"/>
      <w:bookmarkStart w:id="38" w:name="_Toc481866303"/>
      <w:r>
        <w:rPr>
          <w:lang w:val="en-US"/>
        </w:rPr>
        <w:t>S</w:t>
      </w:r>
      <w:r w:rsidR="00756056">
        <w:rPr>
          <w:lang w:val="en-US"/>
        </w:rPr>
        <w:t xml:space="preserve">ome SI parameter values can be </w:t>
      </w:r>
      <w:r w:rsidR="00E15AA0">
        <w:rPr>
          <w:lang w:val="en-US"/>
        </w:rPr>
        <w:t xml:space="preserve">different </w:t>
      </w:r>
      <w:r w:rsidR="00756056">
        <w:rPr>
          <w:lang w:val="en-US"/>
        </w:rPr>
        <w:t xml:space="preserve">between </w:t>
      </w:r>
      <w:r w:rsidR="00E15AA0">
        <w:rPr>
          <w:lang w:val="en-US"/>
        </w:rPr>
        <w:t>beams belonging to the same cell.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FFAC725" w14:textId="783209F4" w:rsidR="00977347" w:rsidRPr="00B713DA" w:rsidRDefault="00977347">
      <w:pPr>
        <w:pStyle w:val="Observation"/>
      </w:pPr>
      <w:bookmarkStart w:id="39" w:name="_Toc477781453"/>
      <w:bookmarkStart w:id="40" w:name="_Toc477782164"/>
      <w:bookmarkStart w:id="41" w:name="_Toc477782253"/>
      <w:bookmarkStart w:id="42" w:name="_Toc477782522"/>
      <w:bookmarkStart w:id="43" w:name="_Toc478126213"/>
      <w:bookmarkStart w:id="44" w:name="_Toc478165806"/>
      <w:bookmarkStart w:id="45" w:name="_Toc478167745"/>
      <w:bookmarkStart w:id="46" w:name="_Toc478167819"/>
      <w:bookmarkStart w:id="47" w:name="_Toc480967526"/>
      <w:bookmarkStart w:id="48" w:name="_Toc480969357"/>
      <w:bookmarkStart w:id="49" w:name="_Toc481154653"/>
      <w:bookmarkStart w:id="50" w:name="_Toc481656354"/>
      <w:bookmarkStart w:id="51" w:name="_Toc481738720"/>
      <w:bookmarkStart w:id="52" w:name="_Toc481739943"/>
      <w:bookmarkStart w:id="53" w:name="_Toc481865745"/>
      <w:bookmarkStart w:id="54" w:name="_Toc481866304"/>
      <w:r>
        <w:rPr>
          <w:lang w:val="en-US"/>
        </w:rPr>
        <w:t xml:space="preserve">The </w:t>
      </w:r>
      <w:r w:rsidR="000D4F0B">
        <w:rPr>
          <w:lang w:val="en-US"/>
        </w:rPr>
        <w:t>SSBI can be</w:t>
      </w:r>
      <w:r>
        <w:rPr>
          <w:lang w:val="en-US"/>
        </w:rPr>
        <w:t xml:space="preserve"> used as an index/identifier that enable differentiation of SI in different beams of the same cell.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1F9C01B" w14:textId="069F14B2" w:rsidR="00AE424B" w:rsidRDefault="00AE424B" w:rsidP="00B713DA">
      <w:pPr>
        <w:pStyle w:val="BodyText"/>
      </w:pPr>
      <w:r>
        <w:t>The UE may read the minimum SI and extract the SI valid in the current beam</w:t>
      </w:r>
      <w:r w:rsidR="00977347">
        <w:t xml:space="preserve"> (e.g. corresponding to a particular </w:t>
      </w:r>
      <w:r w:rsidR="000D4F0B">
        <w:t>SSBI</w:t>
      </w:r>
      <w:r w:rsidR="00977347">
        <w:t>)</w:t>
      </w:r>
      <w:r>
        <w:t>. Information related to other beams may be stored and used later should the UE move to another beam.</w:t>
      </w:r>
    </w:p>
    <w:p w14:paraId="72872701" w14:textId="6C3E17BC" w:rsidR="00CE7DA0" w:rsidRDefault="00CE7DA0" w:rsidP="00255C4B">
      <w:pPr>
        <w:pStyle w:val="Proposal"/>
      </w:pPr>
      <w:bookmarkStart w:id="55" w:name="_Toc477782526"/>
      <w:bookmarkStart w:id="56" w:name="_Toc478126230"/>
      <w:bookmarkStart w:id="57" w:name="_Toc478129505"/>
      <w:bookmarkStart w:id="58" w:name="_Toc478129551"/>
      <w:bookmarkStart w:id="59" w:name="_Toc478129730"/>
      <w:bookmarkStart w:id="60" w:name="_Toc478165809"/>
      <w:bookmarkStart w:id="61" w:name="_Toc478165819"/>
      <w:bookmarkStart w:id="62" w:name="_Toc478167748"/>
      <w:bookmarkStart w:id="63" w:name="_Toc478167808"/>
      <w:bookmarkStart w:id="64" w:name="_Toc480967531"/>
      <w:bookmarkStart w:id="65" w:name="_Toc480969363"/>
      <w:bookmarkStart w:id="66" w:name="_Toc480973648"/>
      <w:bookmarkStart w:id="67" w:name="_Toc481154645"/>
      <w:bookmarkStart w:id="68" w:name="_Toc481582048"/>
      <w:bookmarkStart w:id="69" w:name="_Toc481656360"/>
      <w:bookmarkStart w:id="70" w:name="_Toc481739944"/>
      <w:bookmarkStart w:id="71" w:name="_Toc473296712"/>
      <w:bookmarkStart w:id="72" w:name="_Toc473297266"/>
      <w:bookmarkStart w:id="73" w:name="_Toc473297319"/>
      <w:bookmarkStart w:id="74" w:name="_Toc473620211"/>
      <w:bookmarkStart w:id="75" w:name="_Toc473620224"/>
      <w:bookmarkStart w:id="76" w:name="_Toc473889683"/>
      <w:bookmarkStart w:id="77" w:name="_Toc473890735"/>
      <w:bookmarkStart w:id="78" w:name="_Toc473890794"/>
      <w:bookmarkStart w:id="79" w:name="_Toc473915343"/>
      <w:bookmarkStart w:id="80" w:name="_Toc473931958"/>
      <w:bookmarkStart w:id="81" w:name="_Toc477338524"/>
      <w:bookmarkStart w:id="82" w:name="_Toc477781457"/>
      <w:bookmarkStart w:id="83" w:name="_Toc477782269"/>
      <w:bookmarkStart w:id="84" w:name="_Toc481865747"/>
      <w:bookmarkStart w:id="85" w:name="_Toc481866305"/>
      <w:r>
        <w:t xml:space="preserve">The system information may contain different information related to different </w:t>
      </w:r>
      <w:r w:rsidR="000D4F0B">
        <w:t>SSBI-values (e.g. corresponding to different beams)</w:t>
      </w:r>
      <w: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84"/>
      <w:bookmarkEnd w:id="85"/>
    </w:p>
    <w:p w14:paraId="0808EC7E" w14:textId="27676708" w:rsidR="00AE424B" w:rsidRDefault="00AE424B" w:rsidP="00B713DA">
      <w:pPr>
        <w:pStyle w:val="Heading2"/>
      </w:pPr>
      <w:bookmarkStart w:id="86" w:name="_Ref477779116"/>
      <w:bookmarkEnd w:id="71"/>
      <w:bookmarkEnd w:id="72"/>
      <w:bookmarkEnd w:id="73"/>
      <w:bookmarkEnd w:id="74"/>
      <w:bookmarkEnd w:id="75"/>
      <w:bookmarkEnd w:id="76"/>
      <w:bookmarkEnd w:id="77"/>
      <w:bookmarkEnd w:id="78"/>
      <w:bookmarkEnd w:id="79"/>
      <w:bookmarkEnd w:id="80"/>
      <w:bookmarkEnd w:id="81"/>
      <w:bookmarkEnd w:id="82"/>
      <w:bookmarkEnd w:id="83"/>
      <w:r>
        <w:t>Idle mode mobility between cells</w:t>
      </w:r>
      <w:bookmarkEnd w:id="86"/>
    </w:p>
    <w:p w14:paraId="3C3DD895" w14:textId="654DBB98" w:rsidR="00977347" w:rsidRDefault="00977347" w:rsidP="00347E4A">
      <w:pPr>
        <w:pStyle w:val="BodyText"/>
        <w:rPr>
          <w:lang w:val="en-US"/>
        </w:rPr>
      </w:pPr>
      <w:r>
        <w:rPr>
          <w:lang w:val="en-US"/>
        </w:rPr>
        <w:t>In the agreement cited above it says that “</w:t>
      </w:r>
      <w:r w:rsidRPr="00D71C21">
        <w:rPr>
          <w:i/>
        </w:rPr>
        <w:t>The index/identifier and associated system information can be applicable in more than one cell. System information valid in one cell may be valid also in other cells</w:t>
      </w:r>
      <w:r>
        <w:t xml:space="preserve">”. </w:t>
      </w:r>
    </w:p>
    <w:p w14:paraId="0859525C" w14:textId="0F2C8F84" w:rsidR="00F51866" w:rsidRDefault="00AE424B" w:rsidP="00F51866">
      <w:pPr>
        <w:pStyle w:val="BodyText"/>
      </w:pPr>
      <w:r>
        <w:rPr>
          <w:lang w:val="en-US"/>
        </w:rPr>
        <w:t>The system information in neighboring cells can be very similar</w:t>
      </w:r>
      <w:r w:rsidR="00977347">
        <w:rPr>
          <w:lang w:val="en-US"/>
        </w:rPr>
        <w:t xml:space="preserve"> and </w:t>
      </w:r>
      <w:r>
        <w:rPr>
          <w:lang w:val="en-US"/>
        </w:rPr>
        <w:t xml:space="preserve">the minimum SI </w:t>
      </w:r>
      <w:r w:rsidR="00977347">
        <w:rPr>
          <w:lang w:val="en-US"/>
        </w:rPr>
        <w:t xml:space="preserve">may </w:t>
      </w:r>
      <w:r>
        <w:rPr>
          <w:lang w:val="en-US"/>
        </w:rPr>
        <w:t>contain one or more parameters that are different for the different cells</w:t>
      </w:r>
      <w:r w:rsidR="00887F12">
        <w:rPr>
          <w:lang w:val="en-US"/>
        </w:rPr>
        <w:t>.</w:t>
      </w:r>
      <w:r w:rsidR="0037650D">
        <w:rPr>
          <w:lang w:val="en-US"/>
        </w:rPr>
        <w:t xml:space="preserve"> </w:t>
      </w:r>
      <w:r w:rsidR="0099507C">
        <w:rPr>
          <w:lang w:val="en-US"/>
        </w:rPr>
        <w:t xml:space="preserve">The Cell Identity will differ between the cells. </w:t>
      </w:r>
      <w:r w:rsidR="00F51866">
        <w:t>Some</w:t>
      </w:r>
      <w:r w:rsidR="00F51866">
        <w:rPr>
          <w:lang w:val="en-US"/>
        </w:rPr>
        <w:t xml:space="preserve"> of the PRACH-config parameters (e.g. PRACH window timing, PRACH configuration, and/or PRACH root sequence index) </w:t>
      </w:r>
      <w:r w:rsidR="0099507C">
        <w:rPr>
          <w:lang w:val="en-US"/>
        </w:rPr>
        <w:t xml:space="preserve">also </w:t>
      </w:r>
      <w:r w:rsidR="00F51866" w:rsidRPr="00A5257A">
        <w:rPr>
          <w:lang w:val="en-US"/>
        </w:rPr>
        <w:t>need to be different in neighboring cells.</w:t>
      </w:r>
      <w:r w:rsidR="00F51866">
        <w:t xml:space="preserve"> In addition, access barring parameters may also sometimes be different in different cells. In total, a relatively small number of parameters may differ between neighbouring cells.</w:t>
      </w:r>
    </w:p>
    <w:p w14:paraId="536273B4" w14:textId="4FD93FE8" w:rsidR="00CE7DA0" w:rsidRDefault="00CE7DA0" w:rsidP="00CE7DA0">
      <w:pPr>
        <w:pStyle w:val="Proposal"/>
      </w:pPr>
      <w:bookmarkStart w:id="87" w:name="_Toc477781454"/>
      <w:bookmarkStart w:id="88" w:name="_Toc477782165"/>
      <w:bookmarkStart w:id="89" w:name="_Toc477782270"/>
      <w:bookmarkStart w:id="90" w:name="_Toc477782528"/>
      <w:bookmarkStart w:id="91" w:name="_Toc478126232"/>
      <w:bookmarkStart w:id="92" w:name="_Toc478129507"/>
      <w:bookmarkStart w:id="93" w:name="_Toc478129553"/>
      <w:bookmarkStart w:id="94" w:name="_Toc478129732"/>
      <w:bookmarkStart w:id="95" w:name="_Toc478165811"/>
      <w:bookmarkStart w:id="96" w:name="_Toc478165821"/>
      <w:bookmarkStart w:id="97" w:name="_Toc478167750"/>
      <w:bookmarkStart w:id="98" w:name="_Toc478167810"/>
      <w:bookmarkStart w:id="99" w:name="_Toc480967533"/>
      <w:bookmarkStart w:id="100" w:name="_Toc480969365"/>
      <w:bookmarkStart w:id="101" w:name="_Toc480973650"/>
      <w:bookmarkStart w:id="102" w:name="_Toc481154646"/>
      <w:bookmarkStart w:id="103" w:name="_Toc481582049"/>
      <w:bookmarkStart w:id="104" w:name="_Toc481656361"/>
      <w:bookmarkStart w:id="105" w:name="_Toc481739945"/>
      <w:bookmarkStart w:id="106" w:name="_Toc481865748"/>
      <w:bookmarkStart w:id="107" w:name="_Toc481866306"/>
      <w:bookmarkEnd w:id="87"/>
      <w:bookmarkEnd w:id="88"/>
      <w:bookmarkEnd w:id="89"/>
      <w:r>
        <w:lastRenderedPageBreak/>
        <w:t>The system information may contain different information related to different PCI-values.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63419DD" w14:textId="752CE003" w:rsidR="007A5CA4" w:rsidRDefault="007A5CA4" w:rsidP="00B713DA">
      <w:pPr>
        <w:pStyle w:val="Heading2"/>
      </w:pPr>
      <w:bookmarkStart w:id="108" w:name="_Toc477782529"/>
      <w:bookmarkStart w:id="109" w:name="_Toc478126233"/>
      <w:bookmarkStart w:id="110" w:name="_Toc478129508"/>
      <w:bookmarkStart w:id="111" w:name="_Toc478129554"/>
      <w:bookmarkStart w:id="112" w:name="_Toc478129733"/>
      <w:bookmarkStart w:id="113" w:name="_Toc477782271"/>
      <w:bookmarkStart w:id="114" w:name="_Toc477782530"/>
      <w:bookmarkStart w:id="115" w:name="_Toc478126234"/>
      <w:bookmarkStart w:id="116" w:name="_Toc478129509"/>
      <w:bookmarkStart w:id="117" w:name="_Toc478129555"/>
      <w:bookmarkStart w:id="118" w:name="_Toc478129734"/>
      <w:bookmarkStart w:id="119" w:name="_Toc477782272"/>
      <w:bookmarkStart w:id="120" w:name="_Toc477782531"/>
      <w:bookmarkStart w:id="121" w:name="_Toc478126235"/>
      <w:bookmarkStart w:id="122" w:name="_Toc478129510"/>
      <w:bookmarkStart w:id="123" w:name="_Toc478129556"/>
      <w:bookmarkStart w:id="124" w:name="_Toc478129735"/>
      <w:bookmarkStart w:id="125" w:name="_Toc473889691"/>
      <w:bookmarkStart w:id="126" w:name="_Toc473890743"/>
      <w:bookmarkStart w:id="127" w:name="_Toc473890783"/>
      <w:bookmarkStart w:id="128" w:name="_Toc473296715"/>
      <w:bookmarkStart w:id="129" w:name="_Toc473297269"/>
      <w:bookmarkStart w:id="130" w:name="_Toc473296717"/>
      <w:bookmarkStart w:id="131" w:name="_Toc473297271"/>
      <w:bookmarkStart w:id="132" w:name="_Toc473889692"/>
      <w:bookmarkStart w:id="133" w:name="_Toc473890744"/>
      <w:bookmarkStart w:id="134" w:name="_Toc473890784"/>
      <w:bookmarkStart w:id="135" w:name="_Toc473889693"/>
      <w:bookmarkStart w:id="136" w:name="_Toc473890745"/>
      <w:bookmarkStart w:id="137" w:name="_Toc473890785"/>
      <w:bookmarkStart w:id="138" w:name="_Toc473296721"/>
      <w:bookmarkStart w:id="139" w:name="_Toc473297275"/>
      <w:bookmarkStart w:id="140" w:name="_Ref47777922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t>Pre-defined system information configurations</w:t>
      </w:r>
      <w:bookmarkEnd w:id="140"/>
    </w:p>
    <w:p w14:paraId="7C7D3B92" w14:textId="7F6404D0" w:rsidR="0037650D" w:rsidRDefault="0037650D" w:rsidP="00B713DA">
      <w:r>
        <w:t xml:space="preserve">In the NR-MIB we have the possibility to define additional indexes that can be used to determine if stored SI is valid or not. For </w:t>
      </w:r>
      <w:r w:rsidR="00711C01">
        <w:t>example,</w:t>
      </w:r>
      <w:r>
        <w:t xml:space="preserve"> we may define a system information </w:t>
      </w:r>
      <w:r w:rsidR="00C168BB">
        <w:t>configuration index (SICI)</w:t>
      </w:r>
      <w:r>
        <w:t xml:space="preserve"> field in the NR-MIB.</w:t>
      </w:r>
    </w:p>
    <w:p w14:paraId="7823F221" w14:textId="2C4EA485" w:rsidR="00B91134" w:rsidRDefault="006A663F" w:rsidP="00B713DA">
      <w:r>
        <w:t xml:space="preserve">In case the UE </w:t>
      </w:r>
      <w:r w:rsidR="0037650D">
        <w:t xml:space="preserve">receives an SS Block and </w:t>
      </w:r>
      <w:r>
        <w:t xml:space="preserve">decodes a </w:t>
      </w:r>
      <w:r w:rsidR="00C168BB">
        <w:t>SICI</w:t>
      </w:r>
      <w:r>
        <w:t xml:space="preserve"> </w:t>
      </w:r>
      <w:r w:rsidR="00255C4B">
        <w:t xml:space="preserve">(provided in the </w:t>
      </w:r>
      <w:r w:rsidR="00C168BB">
        <w:t>NR-</w:t>
      </w:r>
      <w:r w:rsidR="00255C4B">
        <w:t xml:space="preserve">MIB) </w:t>
      </w:r>
      <w:r>
        <w:t xml:space="preserve">and it </w:t>
      </w:r>
      <w:r w:rsidR="0037650D">
        <w:t xml:space="preserve">discovers that it </w:t>
      </w:r>
      <w:r>
        <w:t xml:space="preserve">already has a stored valid version of the minimum SI corresponding to that </w:t>
      </w:r>
      <w:r w:rsidR="00C168BB">
        <w:t>SICI</w:t>
      </w:r>
      <w:r>
        <w:t xml:space="preserve">, then it </w:t>
      </w:r>
      <w:r w:rsidR="0037650D">
        <w:t xml:space="preserve">should </w:t>
      </w:r>
      <w:r>
        <w:t xml:space="preserve">not have to read the minimum SI again. </w:t>
      </w:r>
    </w:p>
    <w:p w14:paraId="793D1834" w14:textId="5FE65BB5" w:rsidR="00711C01" w:rsidRDefault="006A663F" w:rsidP="00B713DA">
      <w:r>
        <w:t xml:space="preserve">This principle can be </w:t>
      </w:r>
      <w:r w:rsidR="0037650D">
        <w:t xml:space="preserve">extended </w:t>
      </w:r>
      <w:r>
        <w:t xml:space="preserve">to enable very fast changes of system information in a cell by providing different </w:t>
      </w:r>
      <w:r w:rsidR="00B91134">
        <w:t xml:space="preserve">pre-determined </w:t>
      </w:r>
      <w:r>
        <w:t>parameter</w:t>
      </w:r>
      <w:r w:rsidR="00B91134">
        <w:t xml:space="preserve"> configurations</w:t>
      </w:r>
      <w:r>
        <w:t xml:space="preserve"> in the minimum SI valid for different </w:t>
      </w:r>
      <w:r w:rsidR="00C168BB">
        <w:t>SICIs</w:t>
      </w:r>
      <w:r>
        <w:t xml:space="preserve"> (e.g. corresponding to different cell barring parameters). </w:t>
      </w:r>
    </w:p>
    <w:p w14:paraId="7F5EBA76" w14:textId="77777777" w:rsidR="008744EB" w:rsidRDefault="008744EB" w:rsidP="008744EB">
      <w:pPr>
        <w:pStyle w:val="Proposal"/>
      </w:pPr>
      <w:bookmarkStart w:id="141" w:name="_Toc480967529"/>
      <w:bookmarkStart w:id="142" w:name="_Toc480969361"/>
      <w:bookmarkStart w:id="143" w:name="_Toc480973645"/>
      <w:bookmarkStart w:id="144" w:name="_Toc481154642"/>
      <w:bookmarkStart w:id="145" w:name="_Toc481582045"/>
      <w:bookmarkStart w:id="146" w:name="_Toc481656357"/>
      <w:bookmarkStart w:id="147" w:name="_Toc481739946"/>
      <w:bookmarkStart w:id="148" w:name="_Toc477782534"/>
      <w:bookmarkStart w:id="149" w:name="_Toc478126238"/>
      <w:bookmarkStart w:id="150" w:name="_Toc478129513"/>
      <w:bookmarkStart w:id="151" w:name="_Toc478129559"/>
      <w:bookmarkStart w:id="152" w:name="_Toc478129738"/>
      <w:bookmarkStart w:id="153" w:name="_Toc478165814"/>
      <w:bookmarkStart w:id="154" w:name="_Toc478165824"/>
      <w:bookmarkStart w:id="155" w:name="_Toc478167753"/>
      <w:bookmarkStart w:id="156" w:name="_Toc478167813"/>
      <w:bookmarkStart w:id="157" w:name="_Toc480967536"/>
      <w:bookmarkStart w:id="158" w:name="_Toc480969368"/>
      <w:bookmarkStart w:id="159" w:name="_Toc480973652"/>
      <w:bookmarkStart w:id="160" w:name="_Toc481154647"/>
      <w:bookmarkStart w:id="161" w:name="_Toc481582050"/>
      <w:bookmarkStart w:id="162" w:name="_Toc481656362"/>
      <w:bookmarkStart w:id="163" w:name="_Toc473620209"/>
      <w:bookmarkStart w:id="164" w:name="_Toc473889689"/>
      <w:bookmarkStart w:id="165" w:name="_Toc473890741"/>
      <w:bookmarkStart w:id="166" w:name="_Toc473890800"/>
      <w:bookmarkStart w:id="167" w:name="_Toc473915349"/>
      <w:bookmarkStart w:id="168" w:name="_Toc473931964"/>
      <w:bookmarkStart w:id="169" w:name="_Toc477338520"/>
      <w:bookmarkStart w:id="170" w:name="_Toc481865749"/>
      <w:bookmarkStart w:id="171" w:name="_Toc481866307"/>
      <w:r>
        <w:t>The NR-MIB contains a system information configuration index (SICI) field.</w:t>
      </w:r>
      <w:bookmarkEnd w:id="141"/>
      <w:bookmarkEnd w:id="142"/>
      <w:bookmarkEnd w:id="143"/>
      <w:bookmarkEnd w:id="144"/>
      <w:bookmarkEnd w:id="145"/>
      <w:bookmarkEnd w:id="146"/>
      <w:bookmarkEnd w:id="147"/>
      <w:bookmarkEnd w:id="170"/>
      <w:bookmarkEnd w:id="171"/>
    </w:p>
    <w:p w14:paraId="6464FF02" w14:textId="50F10101" w:rsidR="00CE7DA0" w:rsidRDefault="00CE7DA0">
      <w:pPr>
        <w:pStyle w:val="Proposal"/>
      </w:pPr>
      <w:bookmarkStart w:id="172" w:name="_Toc481739947"/>
      <w:bookmarkStart w:id="173" w:name="_Toc481865750"/>
      <w:bookmarkStart w:id="174" w:name="_Toc481866308"/>
      <w:r>
        <w:t>The system information may contain different informatio</w:t>
      </w:r>
      <w:r w:rsidR="00CB1784">
        <w:t xml:space="preserve">n related to different </w:t>
      </w:r>
      <w:r w:rsidR="00C168BB">
        <w:t>SICI</w:t>
      </w:r>
      <w:r w:rsidR="00CB1784">
        <w:t xml:space="preserve"> </w:t>
      </w:r>
      <w:r>
        <w:t>values</w:t>
      </w:r>
      <w:r w:rsidR="002F1512">
        <w:t xml:space="preserve"> (corresponding to different system information configurations)</w:t>
      </w:r>
      <w: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2"/>
      <w:bookmarkEnd w:id="173"/>
      <w:bookmarkEnd w:id="174"/>
    </w:p>
    <w:p w14:paraId="2905BC39" w14:textId="6EF860FB" w:rsidR="007A5CA4" w:rsidRDefault="007A5CA4" w:rsidP="00B713DA">
      <w:pPr>
        <w:pStyle w:val="Heading2"/>
      </w:pPr>
      <w:bookmarkStart w:id="175" w:name="_Toc477781461"/>
      <w:bookmarkStart w:id="176" w:name="_Toc477782276"/>
      <w:bookmarkStart w:id="177" w:name="_Toc473889696"/>
      <w:bookmarkStart w:id="178" w:name="_Toc473890748"/>
      <w:bookmarkStart w:id="179" w:name="_Toc473890788"/>
      <w:bookmarkStart w:id="180" w:name="_Ref477780139"/>
      <w:bookmarkEnd w:id="163"/>
      <w:bookmarkEnd w:id="164"/>
      <w:bookmarkEnd w:id="165"/>
      <w:bookmarkEnd w:id="166"/>
      <w:bookmarkEnd w:id="167"/>
      <w:bookmarkEnd w:id="168"/>
      <w:bookmarkEnd w:id="169"/>
      <w:bookmarkEnd w:id="175"/>
      <w:bookmarkEnd w:id="176"/>
      <w:bookmarkEnd w:id="177"/>
      <w:bookmarkEnd w:id="178"/>
      <w:bookmarkEnd w:id="179"/>
      <w:r>
        <w:t>Determining if the stored system information is valid</w:t>
      </w:r>
      <w:bookmarkEnd w:id="180"/>
    </w:p>
    <w:p w14:paraId="3DD9513C" w14:textId="77777777" w:rsidR="00A4153B" w:rsidRDefault="00A4153B" w:rsidP="00A4153B">
      <w:r>
        <w:t>If a UE receives an SS Block it should be able to derive if a certain copy of stored system information is valid or not. To do this the UE can derive the PCI (physical cell identity), and the NR-MIB (master information block) from the SS Block reception.</w:t>
      </w:r>
    </w:p>
    <w:p w14:paraId="2314ADC2" w14:textId="3392C1D4" w:rsidR="008744EB" w:rsidRDefault="008744EB" w:rsidP="008744EB">
      <w:r>
        <w:t>In order to support provisioning of system information related to other cells the NR-MIB should contain a system information area code.</w:t>
      </w:r>
      <w:r w:rsidR="0040435E">
        <w:t xml:space="preserve"> By providing the area code in the NR-MIB we enable that the UE may only check the SS Block (and hence does not need to re-acquire NR-SIB1) to determine the system information area code.</w:t>
      </w:r>
    </w:p>
    <w:p w14:paraId="6B5A9E47" w14:textId="77777777" w:rsidR="008744EB" w:rsidRDefault="008744EB" w:rsidP="008744EB">
      <w:pPr>
        <w:pStyle w:val="Proposal"/>
      </w:pPr>
      <w:bookmarkStart w:id="181" w:name="_Toc480973647"/>
      <w:bookmarkStart w:id="182" w:name="_Toc481154644"/>
      <w:bookmarkStart w:id="183" w:name="_Toc481582047"/>
      <w:bookmarkStart w:id="184" w:name="_Toc481656359"/>
      <w:bookmarkStart w:id="185" w:name="_Toc481739948"/>
      <w:bookmarkStart w:id="186" w:name="_Toc481865751"/>
      <w:bookmarkStart w:id="187" w:name="_Toc481866309"/>
      <w:r>
        <w:t>The NR-MIB contains a system information area code (SAC) field.</w:t>
      </w:r>
      <w:bookmarkEnd w:id="181"/>
      <w:bookmarkEnd w:id="182"/>
      <w:bookmarkEnd w:id="183"/>
      <w:bookmarkEnd w:id="184"/>
      <w:bookmarkEnd w:id="185"/>
      <w:bookmarkEnd w:id="186"/>
      <w:bookmarkEnd w:id="187"/>
    </w:p>
    <w:p w14:paraId="1960ED6C" w14:textId="77777777" w:rsidR="008744EB" w:rsidRDefault="00CC570C" w:rsidP="00EB6DA7">
      <w:r>
        <w:t>In order to determine that the stored minimum SI is valid we propose to include a system information valueTag in the NR-MIB.</w:t>
      </w:r>
      <w:r w:rsidR="00456356">
        <w:t xml:space="preserve"> </w:t>
      </w:r>
    </w:p>
    <w:p w14:paraId="7448EB51" w14:textId="77777777" w:rsidR="008744EB" w:rsidRDefault="008744EB" w:rsidP="008744EB">
      <w:pPr>
        <w:pStyle w:val="Proposal"/>
      </w:pPr>
      <w:bookmarkStart w:id="188" w:name="_Toc480967530"/>
      <w:bookmarkStart w:id="189" w:name="_Toc480969362"/>
      <w:bookmarkStart w:id="190" w:name="_Toc480973646"/>
      <w:bookmarkStart w:id="191" w:name="_Toc481154643"/>
      <w:bookmarkStart w:id="192" w:name="_Toc481582046"/>
      <w:bookmarkStart w:id="193" w:name="_Toc481656358"/>
      <w:bookmarkStart w:id="194" w:name="_Toc481739949"/>
      <w:bookmarkStart w:id="195" w:name="_Toc481865752"/>
      <w:bookmarkStart w:id="196" w:name="_Toc481866310"/>
      <w:r>
        <w:t>The NR-MIB contains a system information valueTag field.</w:t>
      </w:r>
      <w:bookmarkEnd w:id="188"/>
      <w:bookmarkEnd w:id="189"/>
      <w:bookmarkEnd w:id="190"/>
      <w:bookmarkEnd w:id="191"/>
      <w:bookmarkEnd w:id="192"/>
      <w:bookmarkEnd w:id="193"/>
      <w:bookmarkEnd w:id="194"/>
      <w:bookmarkEnd w:id="195"/>
      <w:bookmarkEnd w:id="196"/>
    </w:p>
    <w:p w14:paraId="65134FB2" w14:textId="6E119B35" w:rsidR="00CC570C" w:rsidRDefault="00456356" w:rsidP="00EB6DA7">
      <w:r>
        <w:t>Note that this valueTag field is different from the SICI field discussed above. The reason for having different valueTag and system information configuration fields in the NR-MIB instead of using only one joint field is to avoid complicated dependency problems. Having two separate fields, one valueTag that determines the validity, and one configuration fi</w:t>
      </w:r>
      <w:r w:rsidR="00863891">
        <w:t>el</w:t>
      </w:r>
      <w:r>
        <w:t>d, enables a cleaner solution for providing system information configuration areas that are valid in multiple cells in a</w:t>
      </w:r>
      <w:r w:rsidR="003830E0">
        <w:t>n area.</w:t>
      </w:r>
    </w:p>
    <w:p w14:paraId="38A83600" w14:textId="0A6A9EE6" w:rsidR="00887F12" w:rsidRPr="00A2307D" w:rsidRDefault="00A4153B" w:rsidP="00EB6DA7">
      <w:r>
        <w:t xml:space="preserve">In addition, the UE should be required (as in LTE) </w:t>
      </w:r>
      <w:r w:rsidR="004257AE">
        <w:t xml:space="preserve">to use a validity timer to ensure that stored SI is not outdated. </w:t>
      </w:r>
    </w:p>
    <w:p w14:paraId="40A62591" w14:textId="087166DD" w:rsidR="003742AC" w:rsidRDefault="00E07041" w:rsidP="00CE0424">
      <w:pPr>
        <w:pStyle w:val="Proposal"/>
      </w:pPr>
      <w:bookmarkStart w:id="197" w:name="_Toc473296726"/>
      <w:bookmarkStart w:id="198" w:name="_Toc473297281"/>
      <w:bookmarkStart w:id="199" w:name="_Toc473296727"/>
      <w:bookmarkStart w:id="200" w:name="_Toc473297282"/>
      <w:bookmarkStart w:id="201" w:name="_Toc473106225"/>
      <w:bookmarkStart w:id="202" w:name="_Toc473123476"/>
      <w:bookmarkStart w:id="203" w:name="_Toc473282450"/>
      <w:bookmarkStart w:id="204" w:name="_Toc473296728"/>
      <w:bookmarkStart w:id="205" w:name="_Toc473297283"/>
      <w:bookmarkStart w:id="206" w:name="_Toc473297327"/>
      <w:bookmarkStart w:id="207" w:name="_Toc473620219"/>
      <w:bookmarkStart w:id="208" w:name="_Toc473620232"/>
      <w:bookmarkStart w:id="209" w:name="_Toc473889698"/>
      <w:bookmarkStart w:id="210" w:name="_Toc473890750"/>
      <w:bookmarkStart w:id="211" w:name="_Toc473890790"/>
      <w:bookmarkStart w:id="212" w:name="_Toc473915354"/>
      <w:bookmarkStart w:id="213" w:name="_Toc473931969"/>
      <w:bookmarkStart w:id="214" w:name="_Toc477338529"/>
      <w:bookmarkStart w:id="215" w:name="_Toc477781463"/>
      <w:bookmarkStart w:id="216" w:name="_Toc477782278"/>
      <w:bookmarkStart w:id="217" w:name="_Toc477782536"/>
      <w:bookmarkStart w:id="218" w:name="_Toc478126240"/>
      <w:bookmarkStart w:id="219" w:name="_Toc478129515"/>
      <w:bookmarkStart w:id="220" w:name="_Toc478129561"/>
      <w:bookmarkStart w:id="221" w:name="_Toc478129740"/>
      <w:bookmarkStart w:id="222" w:name="_Toc478165816"/>
      <w:bookmarkStart w:id="223" w:name="_Toc478165826"/>
      <w:bookmarkStart w:id="224" w:name="_Toc478167755"/>
      <w:bookmarkStart w:id="225" w:name="_Toc478167815"/>
      <w:bookmarkStart w:id="226" w:name="_Toc480967539"/>
      <w:bookmarkStart w:id="227" w:name="_Toc480969371"/>
      <w:bookmarkStart w:id="228" w:name="_Toc480973654"/>
      <w:bookmarkStart w:id="229" w:name="_Toc481154648"/>
      <w:bookmarkStart w:id="230" w:name="_Toc481582051"/>
      <w:bookmarkStart w:id="231" w:name="_Toc481656363"/>
      <w:bookmarkStart w:id="232" w:name="_Toc481739950"/>
      <w:bookmarkStart w:id="233" w:name="_Toc481865753"/>
      <w:bookmarkStart w:id="234" w:name="_Toc481866311"/>
      <w:bookmarkEnd w:id="197"/>
      <w:bookmarkEnd w:id="198"/>
      <w:bookmarkEnd w:id="199"/>
      <w:bookmarkEnd w:id="200"/>
      <w:r>
        <w:t>A timer determines the validity of the system information.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4A91232" w14:textId="74AB102D" w:rsidR="00CC570C" w:rsidRDefault="00CC570C" w:rsidP="00CC570C">
      <w:pPr>
        <w:pStyle w:val="BodyText"/>
      </w:pPr>
      <w:r>
        <w:t>A reasonable default assumption is that the system information validity timer is the same as in LTE, e.g. 3 hou</w:t>
      </w:r>
      <w:r w:rsidR="00863891">
        <w:t>rs. However, it is also possible</w:t>
      </w:r>
      <w:r>
        <w:t xml:space="preserve"> to configure the system information validity timer explicitly or to define different default durations for different valueTag values</w:t>
      </w:r>
      <w:r w:rsidR="0099507C">
        <w:t xml:space="preserve">, as discussed in </w:t>
      </w:r>
      <w:r w:rsidR="0099507C">
        <w:fldChar w:fldCharType="begin"/>
      </w:r>
      <w:r w:rsidR="0099507C">
        <w:instrText xml:space="preserve"> REF _Ref481569079 \r \h </w:instrText>
      </w:r>
      <w:r w:rsidR="0099507C">
        <w:fldChar w:fldCharType="separate"/>
      </w:r>
      <w:r w:rsidR="0099507C">
        <w:t>[2]</w:t>
      </w:r>
      <w:r w:rsidR="0099507C">
        <w:fldChar w:fldCharType="end"/>
      </w:r>
      <w:r>
        <w:t>. For example, in order to guarantee that the network never runs out of valueTags completely two valueTags could be defined to have a significantly shorter validity duration, such as 10 seconds.</w:t>
      </w:r>
    </w:p>
    <w:p w14:paraId="06540BBD" w14:textId="1896CCF8" w:rsidR="00B91134" w:rsidRDefault="00B91134" w:rsidP="00EB6DA7">
      <w:pPr>
        <w:pStyle w:val="BodyText"/>
      </w:pPr>
      <w:r>
        <w:t>The MIB may, in addition to a valueTag field, also contain additional indexes or configurations that are relevant when deciding if stored SI can be used or not</w:t>
      </w:r>
      <w:r w:rsidR="004257AE">
        <w:t>.</w:t>
      </w:r>
      <w:r>
        <w:t xml:space="preserve"> </w:t>
      </w:r>
      <w:r w:rsidR="00863891" w:rsidRPr="00863891">
        <w:t xml:space="preserve">The </w:t>
      </w:r>
      <w:r w:rsidR="00ED176E" w:rsidRPr="00863891">
        <w:t xml:space="preserve">system information area </w:t>
      </w:r>
      <w:r w:rsidR="00CC570C" w:rsidRPr="00863891">
        <w:t xml:space="preserve">code </w:t>
      </w:r>
      <w:r w:rsidR="00863891" w:rsidRPr="00863891">
        <w:t xml:space="preserve">(SAC) proposed above to be included in the NR-MIB indicates if a stored SI, e.g. from another cell, is valid </w:t>
      </w:r>
      <w:r w:rsidR="00863891">
        <w:t xml:space="preserve">also </w:t>
      </w:r>
      <w:r w:rsidR="00863891" w:rsidRPr="00863891">
        <w:t>in the current cell</w:t>
      </w:r>
      <w:r w:rsidRPr="00863891">
        <w:t xml:space="preserve">. </w:t>
      </w:r>
      <w:r w:rsidR="00565922" w:rsidRPr="00863891">
        <w:t>T</w:t>
      </w:r>
      <w:r w:rsidRPr="00863891">
        <w:t xml:space="preserve">he UE </w:t>
      </w:r>
      <w:r w:rsidR="00191F0A" w:rsidRPr="00863891">
        <w:t>shall</w:t>
      </w:r>
      <w:r w:rsidRPr="00863891">
        <w:t xml:space="preserve"> </w:t>
      </w:r>
      <w:r w:rsidR="00863891">
        <w:t xml:space="preserve">then </w:t>
      </w:r>
      <w:r w:rsidR="00ED176E" w:rsidRPr="00863891">
        <w:t xml:space="preserve">re-read the SI </w:t>
      </w:r>
      <w:r w:rsidR="00565922" w:rsidRPr="00863891">
        <w:t xml:space="preserve">provided in the NR-SIB1 </w:t>
      </w:r>
      <w:r w:rsidR="00ED176E" w:rsidRPr="00863891">
        <w:t>i</w:t>
      </w:r>
      <w:r w:rsidR="00ED176E">
        <w:t xml:space="preserve">n case this </w:t>
      </w:r>
      <w:r w:rsidR="00863891">
        <w:t>system information area code</w:t>
      </w:r>
      <w:r w:rsidR="00191F0A">
        <w:t xml:space="preserve"> (SAC) is </w:t>
      </w:r>
      <w:r w:rsidR="00863891">
        <w:t>different</w:t>
      </w:r>
      <w:r w:rsidR="00ED176E">
        <w:t>.</w:t>
      </w:r>
    </w:p>
    <w:p w14:paraId="33D503F5" w14:textId="30278C28" w:rsidR="00711C01" w:rsidRDefault="00662550" w:rsidP="00711C01">
      <w:pPr>
        <w:pStyle w:val="BodyText"/>
      </w:pPr>
      <w:r>
        <w:t xml:space="preserve">As </w:t>
      </w:r>
      <w:r w:rsidR="00711C01">
        <w:t xml:space="preserve">the NR-MIB contains both a </w:t>
      </w:r>
      <w:r w:rsidR="00565922">
        <w:t xml:space="preserve">system information configuration index (SICI), a system information area code (SAC) and a </w:t>
      </w:r>
      <w:r w:rsidR="00711C01">
        <w:t xml:space="preserve">valueTag (as proposed in section </w:t>
      </w:r>
      <w:r w:rsidR="00711C01">
        <w:fldChar w:fldCharType="begin"/>
      </w:r>
      <w:r w:rsidR="00711C01">
        <w:instrText xml:space="preserve"> REF _Ref477779222 \r \h </w:instrText>
      </w:r>
      <w:r w:rsidR="00711C01">
        <w:fldChar w:fldCharType="separate"/>
      </w:r>
      <w:r w:rsidR="0040435E">
        <w:t>2.3</w:t>
      </w:r>
      <w:r w:rsidR="00711C01">
        <w:fldChar w:fldCharType="end"/>
      </w:r>
      <w:r w:rsidR="00711C01">
        <w:t>)</w:t>
      </w:r>
      <w:r>
        <w:t xml:space="preserve">, </w:t>
      </w:r>
      <w:r w:rsidR="007143E6">
        <w:t>a natural consequence is that a</w:t>
      </w:r>
      <w:r w:rsidR="00711C01">
        <w:t xml:space="preserve"> valueTag </w:t>
      </w:r>
      <w:r w:rsidR="007143E6">
        <w:t>becomes valid in th</w:t>
      </w:r>
      <w:r>
        <w:t xml:space="preserve">e whole system information area, which </w:t>
      </w:r>
      <w:r w:rsidR="007143E6">
        <w:t>may contain multiple cells.</w:t>
      </w:r>
    </w:p>
    <w:p w14:paraId="7CA1CA9B" w14:textId="49105454" w:rsidR="00711C01" w:rsidRDefault="007143E6" w:rsidP="007143E6">
      <w:pPr>
        <w:pStyle w:val="Proposal"/>
      </w:pPr>
      <w:bookmarkStart w:id="235" w:name="_Toc478129517"/>
      <w:bookmarkStart w:id="236" w:name="_Toc478129563"/>
      <w:bookmarkStart w:id="237" w:name="_Toc478129742"/>
      <w:bookmarkStart w:id="238" w:name="_Toc478165818"/>
      <w:bookmarkStart w:id="239" w:name="_Toc478165828"/>
      <w:bookmarkStart w:id="240" w:name="_Toc478167757"/>
      <w:bookmarkStart w:id="241" w:name="_Toc478167817"/>
      <w:bookmarkStart w:id="242" w:name="_Toc480967541"/>
      <w:bookmarkStart w:id="243" w:name="_Toc480969373"/>
      <w:bookmarkStart w:id="244" w:name="_Toc480973656"/>
      <w:bookmarkStart w:id="245" w:name="_Toc481154649"/>
      <w:bookmarkStart w:id="246" w:name="_Toc481582052"/>
      <w:bookmarkStart w:id="247" w:name="_Toc481656364"/>
      <w:bookmarkStart w:id="248" w:name="_Toc481739951"/>
      <w:bookmarkStart w:id="249" w:name="_Toc481865754"/>
      <w:bookmarkStart w:id="250" w:name="_Toc481866312"/>
      <w:r>
        <w:t xml:space="preserve">The valueTag </w:t>
      </w:r>
      <w:r w:rsidR="0091027E">
        <w:t>in NR-MIB</w:t>
      </w:r>
      <w:r w:rsidR="008A77D6">
        <w:t xml:space="preserve"> </w:t>
      </w:r>
      <w:r w:rsidR="00AB598D">
        <w:t>covers NR-SIB1 within</w:t>
      </w:r>
      <w:r>
        <w:t xml:space="preserve"> the system information area</w:t>
      </w:r>
      <w:r w:rsidR="003B0AEE">
        <w:t xml:space="preserve"> (as defined by the SAC)</w:t>
      </w:r>
      <w:r w:rsidR="008A77D6">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36F7AC" w14:textId="33B24723" w:rsidR="00FF1C27" w:rsidRDefault="002F5CB2" w:rsidP="006D684C">
      <w:pPr>
        <w:pStyle w:val="Heading2"/>
      </w:pPr>
      <w:r w:rsidRPr="006D684C">
        <w:lastRenderedPageBreak/>
        <w:t>Other SI:</w:t>
      </w:r>
      <w:r>
        <w:t xml:space="preserve"> </w:t>
      </w:r>
      <w:r w:rsidR="008027A5">
        <w:t xml:space="preserve">Per-SIB </w:t>
      </w:r>
      <w:r w:rsidR="00FF1C27">
        <w:t>valueTags</w:t>
      </w:r>
      <w:r w:rsidR="008027A5">
        <w:t xml:space="preserve"> and broadcast indicators </w:t>
      </w:r>
    </w:p>
    <w:p w14:paraId="5088A20F" w14:textId="2FCA5A1A" w:rsidR="00F42DB7" w:rsidRDefault="00F42DB7" w:rsidP="00FF1C27">
      <w:r>
        <w:t>System information blocks (SIBs) in NR are assumed to be provided in “system information messages” (here denoted SIMs), as in LTE.</w:t>
      </w:r>
    </w:p>
    <w:p w14:paraId="5DB641E5" w14:textId="76577CFF" w:rsidR="00644779" w:rsidRDefault="00644779" w:rsidP="00FF1C27">
      <w:r>
        <w:t xml:space="preserve">By providing (in NR-SIB1) per-SIB valueTags </w:t>
      </w:r>
      <w:r w:rsidR="00F42DB7">
        <w:t xml:space="preserve">or per-system information message valueTags </w:t>
      </w:r>
      <w:r>
        <w:t xml:space="preserve">for the other SI the UE does not need to acquire all other SI </w:t>
      </w:r>
      <w:r w:rsidR="00F42DB7">
        <w:t xml:space="preserve">messages </w:t>
      </w:r>
      <w:r>
        <w:t xml:space="preserve">every time a single SIB is changed. </w:t>
      </w:r>
    </w:p>
    <w:p w14:paraId="631A690A" w14:textId="281A30CC" w:rsidR="00644779" w:rsidRDefault="00644779" w:rsidP="00644779">
      <w:pPr>
        <w:pStyle w:val="Proposal"/>
      </w:pPr>
      <w:bookmarkStart w:id="251" w:name="_Toc480969374"/>
      <w:bookmarkStart w:id="252" w:name="_Toc480973657"/>
      <w:bookmarkStart w:id="253" w:name="_Toc481154650"/>
      <w:bookmarkStart w:id="254" w:name="_Toc481582053"/>
      <w:bookmarkStart w:id="255" w:name="_Toc481656365"/>
      <w:bookmarkStart w:id="256" w:name="_Toc481739952"/>
      <w:bookmarkStart w:id="257" w:name="_Toc481865755"/>
      <w:bookmarkStart w:id="258" w:name="_Toc481866313"/>
      <w:r>
        <w:t>NR-SIB1 contains per-SI</w:t>
      </w:r>
      <w:r w:rsidR="00F42DB7">
        <w:t xml:space="preserve"> message</w:t>
      </w:r>
      <w:r>
        <w:t xml:space="preserve"> valueTags for the other SI</w:t>
      </w:r>
      <w:r w:rsidR="00AB598D">
        <w:t xml:space="preserve"> within the system information area</w:t>
      </w:r>
      <w:r>
        <w:t>.</w:t>
      </w:r>
      <w:bookmarkEnd w:id="251"/>
      <w:bookmarkEnd w:id="252"/>
      <w:bookmarkEnd w:id="253"/>
      <w:bookmarkEnd w:id="254"/>
      <w:bookmarkEnd w:id="255"/>
      <w:bookmarkEnd w:id="256"/>
      <w:bookmarkEnd w:id="257"/>
      <w:bookmarkEnd w:id="258"/>
    </w:p>
    <w:p w14:paraId="3AE8C971" w14:textId="4EBA541E" w:rsidR="00FF1C27" w:rsidRDefault="00FF1C27" w:rsidP="00FF1C27">
      <w:r>
        <w:t xml:space="preserve">The valueTag in the SS Block </w:t>
      </w:r>
      <w:r w:rsidR="00644779">
        <w:t xml:space="preserve">(in NR-MIB) </w:t>
      </w:r>
      <w:r>
        <w:t xml:space="preserve">covers the information provided in NR-SIB1. If we </w:t>
      </w:r>
      <w:r w:rsidR="00644779">
        <w:t xml:space="preserve">in the NR-SIB1 </w:t>
      </w:r>
      <w:r>
        <w:t>provide additional valu</w:t>
      </w:r>
      <w:r w:rsidR="00DD39B4">
        <w:t>eTags per SI</w:t>
      </w:r>
      <w:r w:rsidR="00F42DB7">
        <w:t xml:space="preserve"> message</w:t>
      </w:r>
      <w:r w:rsidR="00DD39B4">
        <w:t xml:space="preserve"> (denoted valueTagS</w:t>
      </w:r>
      <w:r>
        <w:t>i</w:t>
      </w:r>
      <w:r w:rsidR="00F42DB7">
        <w:t>m1</w:t>
      </w:r>
      <w:r>
        <w:t>, …, valueTagSi</w:t>
      </w:r>
      <w:r w:rsidR="00F42DB7">
        <w:t>m</w:t>
      </w:r>
      <w:r>
        <w:t xml:space="preserve">N in </w:t>
      </w:r>
      <w:r>
        <w:fldChar w:fldCharType="begin"/>
      </w:r>
      <w:r>
        <w:instrText xml:space="preserve"> REF _Ref480967966 \h </w:instrText>
      </w:r>
      <w:r>
        <w:fldChar w:fldCharType="separate"/>
      </w:r>
      <w:r w:rsidR="0040435E">
        <w:t xml:space="preserve">Figure </w:t>
      </w:r>
      <w:r w:rsidR="0040435E">
        <w:rPr>
          <w:noProof/>
        </w:rPr>
        <w:t>2</w:t>
      </w:r>
      <w:r>
        <w:fldChar w:fldCharType="end"/>
      </w:r>
      <w:r>
        <w:t>) for the other SI th</w:t>
      </w:r>
      <w:r w:rsidR="00F42DB7">
        <w:t>e</w:t>
      </w:r>
      <w:r>
        <w:t xml:space="preserve">n those </w:t>
      </w:r>
      <w:r w:rsidR="00F42DB7">
        <w:t xml:space="preserve">per-SIM </w:t>
      </w:r>
      <w:r>
        <w:t xml:space="preserve">valueTags will be covered by the </w:t>
      </w:r>
      <w:r w:rsidR="00644779">
        <w:t>valueTag in NR-MIB as well. So any time there is a change of any SIB</w:t>
      </w:r>
      <w:r w:rsidR="00644779" w:rsidRPr="00644779">
        <w:rPr>
          <w:vertAlign w:val="subscript"/>
        </w:rPr>
        <w:t>X</w:t>
      </w:r>
      <w:r w:rsidR="00644779">
        <w:t>, the valueTag in the NR-MIB need to change since the corresponding valueTagSi</w:t>
      </w:r>
      <w:r w:rsidR="00F42DB7">
        <w:t>mY</w:t>
      </w:r>
      <w:r w:rsidR="00644779">
        <w:t xml:space="preserve"> </w:t>
      </w:r>
      <w:r w:rsidR="00F42DB7">
        <w:t>containing SIB</w:t>
      </w:r>
      <w:r w:rsidR="00F42DB7" w:rsidRPr="00F42DB7">
        <w:rPr>
          <w:vertAlign w:val="subscript"/>
        </w:rPr>
        <w:t>X</w:t>
      </w:r>
      <w:r w:rsidR="00F42DB7">
        <w:t xml:space="preserve"> </w:t>
      </w:r>
      <w:r w:rsidR="00644779">
        <w:t>changes.</w:t>
      </w:r>
    </w:p>
    <w:p w14:paraId="29E19957" w14:textId="31DBB673" w:rsidR="00644779" w:rsidRDefault="00644779" w:rsidP="00FF1C27">
      <w:r>
        <w:t>By reading the different valueTagSi</w:t>
      </w:r>
      <w:r w:rsidR="00F42DB7">
        <w:t>m</w:t>
      </w:r>
      <w:r w:rsidR="00DD39B4">
        <w:t>:s</w:t>
      </w:r>
      <w:r>
        <w:t xml:space="preserve"> the UE can determine which SI</w:t>
      </w:r>
      <w:r w:rsidR="00F42DB7">
        <w:t xml:space="preserve"> message</w:t>
      </w:r>
      <w:r>
        <w:t>s that were changed and the UE can re-</w:t>
      </w:r>
      <w:r w:rsidR="00DD39B4">
        <w:t>acquire</w:t>
      </w:r>
      <w:r>
        <w:t xml:space="preserve"> only those.</w:t>
      </w:r>
      <w:r w:rsidR="00F42DB7">
        <w:t xml:space="preserve"> </w:t>
      </w:r>
    </w:p>
    <w:p w14:paraId="54F320BC" w14:textId="16C0B68E" w:rsidR="00F42DB7" w:rsidRPr="00FF1C27" w:rsidRDefault="00F42DB7" w:rsidP="00FF1C27">
      <w:r>
        <w:t>In case different cells within a system information area shall be allowed to distribute the SIBs to SI messages in different ways then the system information need to contain information of which SIBs that are transmitted in each SI message. The details on this are left FFS in this contribution.</w:t>
      </w:r>
    </w:p>
    <w:p w14:paraId="7952BAD7" w14:textId="4A7B9F45" w:rsidR="00FF1C27" w:rsidRDefault="00B70B79" w:rsidP="00FF1C27">
      <w:pPr>
        <w:keepNext/>
      </w:pPr>
      <w:r>
        <w:rPr>
          <w:noProof/>
          <w:lang w:val="sv-SE" w:eastAsia="sv-SE"/>
        </w:rPr>
        <w:drawing>
          <wp:inline distT="0" distB="0" distL="0" distR="0" wp14:anchorId="305DCC01" wp14:editId="40F874C0">
            <wp:extent cx="6344012" cy="8811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2839" cy="889319"/>
                    </a:xfrm>
                    <a:prstGeom prst="rect">
                      <a:avLst/>
                    </a:prstGeom>
                    <a:noFill/>
                  </pic:spPr>
                </pic:pic>
              </a:graphicData>
            </a:graphic>
          </wp:inline>
        </w:drawing>
      </w:r>
    </w:p>
    <w:p w14:paraId="73465FBC" w14:textId="7B9397AF" w:rsidR="00FF1C27" w:rsidRDefault="00FF1C27" w:rsidP="00FF1C27">
      <w:pPr>
        <w:pStyle w:val="Caption"/>
        <w:jc w:val="both"/>
      </w:pPr>
      <w:bookmarkStart w:id="259" w:name="_Ref480967966"/>
      <w:r>
        <w:t xml:space="preserve">Figure </w:t>
      </w:r>
      <w:r>
        <w:fldChar w:fldCharType="begin"/>
      </w:r>
      <w:r>
        <w:instrText xml:space="preserve"> SEQ Figure \* ARABIC </w:instrText>
      </w:r>
      <w:r>
        <w:fldChar w:fldCharType="separate"/>
      </w:r>
      <w:r w:rsidR="0040435E">
        <w:rPr>
          <w:noProof/>
        </w:rPr>
        <w:t>2</w:t>
      </w:r>
      <w:r>
        <w:fldChar w:fldCharType="end"/>
      </w:r>
      <w:bookmarkEnd w:id="259"/>
      <w:r>
        <w:t>: The NR-SIB1 valueTag provided in the NR-MIB covers the other SI valueTags, but not the associated broadcast flags for other SI</w:t>
      </w:r>
      <w:r w:rsidR="00F42DB7">
        <w:t xml:space="preserve"> messages</w:t>
      </w:r>
      <w:r>
        <w:t>.</w:t>
      </w:r>
    </w:p>
    <w:p w14:paraId="270C93FD" w14:textId="38A6DB83" w:rsidR="00644779" w:rsidRDefault="00644779" w:rsidP="00644779">
      <w:r>
        <w:t>Since other SI may be provided “on-demand” there is a need to indicate if a SI</w:t>
      </w:r>
      <w:r w:rsidR="00F42DB7">
        <w:t xml:space="preserve"> message</w:t>
      </w:r>
      <w:r>
        <w:t xml:space="preserve"> in the other SI is broadcasted or not or if it needs to be requested. For this </w:t>
      </w:r>
      <w:r w:rsidR="00AB1365">
        <w:t>purpose,</w:t>
      </w:r>
      <w:r>
        <w:t xml:space="preserve"> we </w:t>
      </w:r>
      <w:r w:rsidR="002559D9">
        <w:t>assume here</w:t>
      </w:r>
      <w:r>
        <w:t xml:space="preserve"> that NR-SIB1 contains broadcast </w:t>
      </w:r>
      <w:r w:rsidR="00AB1365">
        <w:t>flags related to the other SI</w:t>
      </w:r>
      <w:r w:rsidR="00F42DB7">
        <w:t xml:space="preserve"> messages</w:t>
      </w:r>
      <w:r w:rsidR="00AB1365">
        <w:t xml:space="preserve">. </w:t>
      </w:r>
    </w:p>
    <w:p w14:paraId="2C140DA7" w14:textId="37E515A9" w:rsidR="00AB1365" w:rsidRDefault="00AB1365" w:rsidP="00AB1365">
      <w:pPr>
        <w:pStyle w:val="BodyText"/>
      </w:pPr>
      <w:r>
        <w:t xml:space="preserve">It is important that the broadcast flags for the other SI </w:t>
      </w:r>
      <w:r w:rsidR="00F42DB7">
        <w:t xml:space="preserve">messages </w:t>
      </w:r>
      <w:r>
        <w:t>does not affect the valueTag provided in NR-MIB unless the corresponding SI</w:t>
      </w:r>
      <w:r w:rsidR="00F42DB7">
        <w:t xml:space="preserve"> message</w:t>
      </w:r>
      <w:r>
        <w:t xml:space="preserve"> is actually changed. </w:t>
      </w:r>
    </w:p>
    <w:p w14:paraId="60DE9573" w14:textId="778C0784" w:rsidR="00AB1365" w:rsidRDefault="00AB1365" w:rsidP="00644779">
      <w:pPr>
        <w:pStyle w:val="Proposal"/>
      </w:pPr>
      <w:bookmarkStart w:id="260" w:name="_Toc480969376"/>
      <w:bookmarkStart w:id="261" w:name="_Toc480973659"/>
      <w:bookmarkStart w:id="262" w:name="_Toc481154651"/>
      <w:bookmarkStart w:id="263" w:name="_Toc481582054"/>
      <w:bookmarkStart w:id="264" w:name="_Toc481656366"/>
      <w:bookmarkStart w:id="265" w:name="_Toc481739953"/>
      <w:bookmarkStart w:id="266" w:name="_Toc481865756"/>
      <w:bookmarkStart w:id="267" w:name="_Toc481866314"/>
      <w:r>
        <w:t xml:space="preserve">The valueTag in NR-MIB covers NR-SIB1 excluding </w:t>
      </w:r>
      <w:r w:rsidR="002559D9">
        <w:t>any</w:t>
      </w:r>
      <w:r>
        <w:t xml:space="preserve"> per-SIB </w:t>
      </w:r>
      <w:r w:rsidR="00F42DB7">
        <w:t xml:space="preserve">or per SI-message </w:t>
      </w:r>
      <w:r>
        <w:t>broadcastFlags for the other SI.</w:t>
      </w:r>
      <w:bookmarkEnd w:id="260"/>
      <w:bookmarkEnd w:id="261"/>
      <w:bookmarkEnd w:id="262"/>
      <w:bookmarkEnd w:id="263"/>
      <w:bookmarkEnd w:id="264"/>
      <w:bookmarkEnd w:id="265"/>
      <w:bookmarkEnd w:id="266"/>
      <w:bookmarkEnd w:id="267"/>
    </w:p>
    <w:p w14:paraId="5106ADDB" w14:textId="23FC4601" w:rsidR="00C01F33" w:rsidRDefault="00C01F33" w:rsidP="00CE0424">
      <w:pPr>
        <w:pStyle w:val="Heading1"/>
      </w:pPr>
      <w:bookmarkStart w:id="268" w:name="_Toc473620221"/>
      <w:bookmarkStart w:id="269" w:name="_Toc473620234"/>
      <w:bookmarkStart w:id="270" w:name="_Toc473889700"/>
      <w:bookmarkStart w:id="271" w:name="_Toc473296731"/>
      <w:bookmarkStart w:id="272" w:name="_Toc473297286"/>
      <w:bookmarkStart w:id="273" w:name="_Toc473296732"/>
      <w:bookmarkStart w:id="274" w:name="_Toc473297287"/>
      <w:bookmarkStart w:id="275" w:name="_Toc473296734"/>
      <w:bookmarkStart w:id="276" w:name="_Toc473297289"/>
      <w:bookmarkStart w:id="277" w:name="_Toc473282434"/>
      <w:bookmarkStart w:id="278" w:name="_Toc473296735"/>
      <w:bookmarkStart w:id="279" w:name="_Toc473297290"/>
      <w:bookmarkStart w:id="280" w:name="_Toc473282442"/>
      <w:bookmarkStart w:id="281" w:name="_Toc473296743"/>
      <w:bookmarkStart w:id="282" w:name="_Toc473297298"/>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CE0424">
        <w:t>Conclusion</w:t>
      </w:r>
    </w:p>
    <w:p w14:paraId="5845B61B" w14:textId="77777777" w:rsidR="00EF55DD" w:rsidRPr="00495277" w:rsidRDefault="00EF55DD" w:rsidP="00EF55DD">
      <w:pPr>
        <w:rPr>
          <w:b/>
          <w:bCs/>
          <w:lang w:val="en-US"/>
        </w:rPr>
      </w:pPr>
      <w:r w:rsidRPr="00495277">
        <w:rPr>
          <w:lang w:val="en-US"/>
        </w:rPr>
        <w:t>In this paper we have made the following observation</w:t>
      </w:r>
      <w:r>
        <w:rPr>
          <w:lang w:val="en-US"/>
        </w:rPr>
        <w:t>(</w:t>
      </w:r>
      <w:r w:rsidRPr="00495277">
        <w:rPr>
          <w:lang w:val="en-US"/>
        </w:rPr>
        <w:t>s</w:t>
      </w:r>
      <w:r>
        <w:rPr>
          <w:lang w:val="en-US"/>
        </w:rPr>
        <w:t>)</w:t>
      </w:r>
      <w:r w:rsidRPr="00495277">
        <w:rPr>
          <w:lang w:val="en-US"/>
        </w:rPr>
        <w:t>:</w:t>
      </w:r>
      <w:r w:rsidRPr="00495277">
        <w:rPr>
          <w:b/>
          <w:bCs/>
          <w:lang w:val="en-US"/>
        </w:rPr>
        <w:t xml:space="preserve"> </w:t>
      </w:r>
    </w:p>
    <w:p w14:paraId="6CB3BF3C" w14:textId="77777777" w:rsidR="001B79AD" w:rsidRPr="001B79AD" w:rsidRDefault="00EF55DD">
      <w:pPr>
        <w:pStyle w:val="TOC1"/>
        <w:rPr>
          <w:rFonts w:asciiTheme="minorHAnsi" w:eastAsiaTheme="minorEastAsia" w:hAnsiTheme="minorHAnsi" w:cstheme="minorBidi"/>
          <w:b w:val="0"/>
          <w:sz w:val="22"/>
          <w:lang w:eastAsia="sv-SE"/>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1B79AD">
        <w:t>Observation 1</w:t>
      </w:r>
      <w:r w:rsidR="001B79AD" w:rsidRPr="001B79AD">
        <w:rPr>
          <w:rFonts w:asciiTheme="minorHAnsi" w:eastAsiaTheme="minorEastAsia" w:hAnsiTheme="minorHAnsi" w:cstheme="minorBidi"/>
          <w:b w:val="0"/>
          <w:sz w:val="22"/>
          <w:lang w:eastAsia="sv-SE"/>
        </w:rPr>
        <w:tab/>
      </w:r>
      <w:r w:rsidR="001B79AD">
        <w:t>The UE can determine the index within a SS Burst Set of a received SS Block (the details on how are to be determined by RAN1).</w:t>
      </w:r>
    </w:p>
    <w:p w14:paraId="46BC5A1B" w14:textId="77777777" w:rsidR="001B79AD" w:rsidRPr="001B79AD" w:rsidRDefault="001B79AD">
      <w:pPr>
        <w:pStyle w:val="TOC1"/>
        <w:rPr>
          <w:rFonts w:asciiTheme="minorHAnsi" w:eastAsiaTheme="minorEastAsia" w:hAnsiTheme="minorHAnsi" w:cstheme="minorBidi"/>
          <w:b w:val="0"/>
          <w:sz w:val="22"/>
          <w:lang w:eastAsia="sv-SE"/>
        </w:rPr>
      </w:pPr>
      <w:r>
        <w:t>Observation 2</w:t>
      </w:r>
      <w:r w:rsidRPr="001B79AD">
        <w:rPr>
          <w:rFonts w:asciiTheme="minorHAnsi" w:eastAsiaTheme="minorEastAsia" w:hAnsiTheme="minorHAnsi" w:cstheme="minorBidi"/>
          <w:b w:val="0"/>
          <w:sz w:val="22"/>
          <w:lang w:eastAsia="sv-SE"/>
        </w:rPr>
        <w:tab/>
      </w:r>
      <w:r w:rsidRPr="00F470E0">
        <w:t>Some SI parameter values can be different between beams belonging to the same cell.</w:t>
      </w:r>
    </w:p>
    <w:p w14:paraId="42D99AA5" w14:textId="77777777" w:rsidR="001B79AD" w:rsidRPr="001B79AD" w:rsidRDefault="001B79AD">
      <w:pPr>
        <w:pStyle w:val="TOC1"/>
        <w:rPr>
          <w:rFonts w:asciiTheme="minorHAnsi" w:eastAsiaTheme="minorEastAsia" w:hAnsiTheme="minorHAnsi" w:cstheme="minorBidi"/>
          <w:b w:val="0"/>
          <w:sz w:val="22"/>
          <w:lang w:eastAsia="sv-SE"/>
        </w:rPr>
      </w:pPr>
      <w:r>
        <w:t>Observation 3</w:t>
      </w:r>
      <w:r w:rsidRPr="001B79AD">
        <w:rPr>
          <w:rFonts w:asciiTheme="minorHAnsi" w:eastAsiaTheme="minorEastAsia" w:hAnsiTheme="minorHAnsi" w:cstheme="minorBidi"/>
          <w:b w:val="0"/>
          <w:sz w:val="22"/>
          <w:lang w:eastAsia="sv-SE"/>
        </w:rPr>
        <w:tab/>
      </w:r>
      <w:r w:rsidRPr="00F470E0">
        <w:t>The SSBI can be used as an index/identifier that enable differentiation of SI in different beams of the same cell.</w:t>
      </w:r>
    </w:p>
    <w:p w14:paraId="1556848C" w14:textId="78DDB69E" w:rsidR="00EF55DD" w:rsidRDefault="00EF55DD" w:rsidP="00EF55DD">
      <w:pPr>
        <w:pStyle w:val="BodyText"/>
        <w:rPr>
          <w:b/>
          <w:bCs/>
          <w:lang w:val="en-US"/>
        </w:rPr>
      </w:pPr>
      <w:r w:rsidRPr="00495277">
        <w:rPr>
          <w:b/>
          <w:bCs/>
          <w:lang w:val="en-US"/>
        </w:rPr>
        <w:fldChar w:fldCharType="end"/>
      </w:r>
    </w:p>
    <w:p w14:paraId="04E4AC03" w14:textId="09113ABA"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66EBEFF5" w14:textId="77777777" w:rsidR="001B79AD" w:rsidRPr="001B79AD"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1B79AD">
        <w:t>Proposal 1</w:t>
      </w:r>
      <w:r w:rsidR="001B79AD" w:rsidRPr="001B79AD">
        <w:rPr>
          <w:rFonts w:asciiTheme="minorHAnsi" w:eastAsiaTheme="minorEastAsia" w:hAnsiTheme="minorHAnsi" w:cstheme="minorBidi"/>
          <w:b w:val="0"/>
          <w:sz w:val="22"/>
          <w:lang w:eastAsia="sv-SE"/>
        </w:rPr>
        <w:tab/>
      </w:r>
      <w:r w:rsidR="001B79AD">
        <w:t>The system information may contain different information related to different SSBI-values (e.g. corresponding to different beams).</w:t>
      </w:r>
    </w:p>
    <w:p w14:paraId="04617C93" w14:textId="77777777" w:rsidR="001B79AD" w:rsidRPr="001B79AD" w:rsidRDefault="001B79AD">
      <w:pPr>
        <w:pStyle w:val="TOC1"/>
        <w:rPr>
          <w:rFonts w:asciiTheme="minorHAnsi" w:eastAsiaTheme="minorEastAsia" w:hAnsiTheme="minorHAnsi" w:cstheme="minorBidi"/>
          <w:b w:val="0"/>
          <w:sz w:val="22"/>
          <w:lang w:eastAsia="sv-SE"/>
        </w:rPr>
      </w:pPr>
      <w:r>
        <w:t>Proposal 2</w:t>
      </w:r>
      <w:r w:rsidRPr="001B79AD">
        <w:rPr>
          <w:rFonts w:asciiTheme="minorHAnsi" w:eastAsiaTheme="minorEastAsia" w:hAnsiTheme="minorHAnsi" w:cstheme="minorBidi"/>
          <w:b w:val="0"/>
          <w:sz w:val="22"/>
          <w:lang w:eastAsia="sv-SE"/>
        </w:rPr>
        <w:tab/>
      </w:r>
      <w:r>
        <w:t>The system information may contain different information related to different PCI-values.</w:t>
      </w:r>
    </w:p>
    <w:p w14:paraId="2AF4BC77" w14:textId="77777777" w:rsidR="001B79AD" w:rsidRPr="001B79AD" w:rsidRDefault="001B79AD">
      <w:pPr>
        <w:pStyle w:val="TOC1"/>
        <w:rPr>
          <w:rFonts w:asciiTheme="minorHAnsi" w:eastAsiaTheme="minorEastAsia" w:hAnsiTheme="minorHAnsi" w:cstheme="minorBidi"/>
          <w:b w:val="0"/>
          <w:sz w:val="22"/>
          <w:lang w:eastAsia="sv-SE"/>
        </w:rPr>
      </w:pPr>
      <w:r>
        <w:t>Proposal 3</w:t>
      </w:r>
      <w:r w:rsidRPr="001B79AD">
        <w:rPr>
          <w:rFonts w:asciiTheme="minorHAnsi" w:eastAsiaTheme="minorEastAsia" w:hAnsiTheme="minorHAnsi" w:cstheme="minorBidi"/>
          <w:b w:val="0"/>
          <w:sz w:val="22"/>
          <w:lang w:eastAsia="sv-SE"/>
        </w:rPr>
        <w:tab/>
      </w:r>
      <w:r>
        <w:t>The NR-MIB contains a system information configuration index (SICI) field.</w:t>
      </w:r>
    </w:p>
    <w:p w14:paraId="09EEE964" w14:textId="77777777" w:rsidR="001B79AD" w:rsidRPr="001B79AD" w:rsidRDefault="001B79AD">
      <w:pPr>
        <w:pStyle w:val="TOC1"/>
        <w:rPr>
          <w:rFonts w:asciiTheme="minorHAnsi" w:eastAsiaTheme="minorEastAsia" w:hAnsiTheme="minorHAnsi" w:cstheme="minorBidi"/>
          <w:b w:val="0"/>
          <w:sz w:val="22"/>
          <w:lang w:eastAsia="sv-SE"/>
        </w:rPr>
      </w:pPr>
      <w:r>
        <w:t>Proposal 4</w:t>
      </w:r>
      <w:r w:rsidRPr="001B79AD">
        <w:rPr>
          <w:rFonts w:asciiTheme="minorHAnsi" w:eastAsiaTheme="minorEastAsia" w:hAnsiTheme="minorHAnsi" w:cstheme="minorBidi"/>
          <w:b w:val="0"/>
          <w:sz w:val="22"/>
          <w:lang w:eastAsia="sv-SE"/>
        </w:rPr>
        <w:tab/>
      </w:r>
      <w:r>
        <w:t>The system information may contain different information related to different SICI values (corresponding to different system information configurations).</w:t>
      </w:r>
    </w:p>
    <w:p w14:paraId="2D7C51BC" w14:textId="77777777" w:rsidR="001B79AD" w:rsidRPr="001B79AD" w:rsidRDefault="001B79AD">
      <w:pPr>
        <w:pStyle w:val="TOC1"/>
        <w:rPr>
          <w:rFonts w:asciiTheme="minorHAnsi" w:eastAsiaTheme="minorEastAsia" w:hAnsiTheme="minorHAnsi" w:cstheme="minorBidi"/>
          <w:b w:val="0"/>
          <w:sz w:val="22"/>
          <w:lang w:eastAsia="sv-SE"/>
        </w:rPr>
      </w:pPr>
      <w:r>
        <w:t>Proposal 5</w:t>
      </w:r>
      <w:r w:rsidRPr="001B79AD">
        <w:rPr>
          <w:rFonts w:asciiTheme="minorHAnsi" w:eastAsiaTheme="minorEastAsia" w:hAnsiTheme="minorHAnsi" w:cstheme="minorBidi"/>
          <w:b w:val="0"/>
          <w:sz w:val="22"/>
          <w:lang w:eastAsia="sv-SE"/>
        </w:rPr>
        <w:tab/>
      </w:r>
      <w:r>
        <w:t>The NR-MIB contains a system information area code (SAC) field.</w:t>
      </w:r>
    </w:p>
    <w:p w14:paraId="155859D0" w14:textId="77777777" w:rsidR="001B79AD" w:rsidRPr="001B79AD" w:rsidRDefault="001B79AD">
      <w:pPr>
        <w:pStyle w:val="TOC1"/>
        <w:rPr>
          <w:rFonts w:asciiTheme="minorHAnsi" w:eastAsiaTheme="minorEastAsia" w:hAnsiTheme="minorHAnsi" w:cstheme="minorBidi"/>
          <w:b w:val="0"/>
          <w:sz w:val="22"/>
          <w:lang w:eastAsia="sv-SE"/>
        </w:rPr>
      </w:pPr>
      <w:r>
        <w:t>Proposal 6</w:t>
      </w:r>
      <w:r w:rsidRPr="001B79AD">
        <w:rPr>
          <w:rFonts w:asciiTheme="minorHAnsi" w:eastAsiaTheme="minorEastAsia" w:hAnsiTheme="minorHAnsi" w:cstheme="minorBidi"/>
          <w:b w:val="0"/>
          <w:sz w:val="22"/>
          <w:lang w:eastAsia="sv-SE"/>
        </w:rPr>
        <w:tab/>
      </w:r>
      <w:r>
        <w:t>The NR-MIB contains a system information valueTag field.</w:t>
      </w:r>
    </w:p>
    <w:p w14:paraId="797A4318" w14:textId="77777777" w:rsidR="001B79AD" w:rsidRPr="001B79AD" w:rsidRDefault="001B79AD">
      <w:pPr>
        <w:pStyle w:val="TOC1"/>
        <w:rPr>
          <w:rFonts w:asciiTheme="minorHAnsi" w:eastAsiaTheme="minorEastAsia" w:hAnsiTheme="minorHAnsi" w:cstheme="minorBidi"/>
          <w:b w:val="0"/>
          <w:sz w:val="22"/>
          <w:lang w:eastAsia="sv-SE"/>
        </w:rPr>
      </w:pPr>
      <w:r>
        <w:t>Proposal 7</w:t>
      </w:r>
      <w:r w:rsidRPr="001B79AD">
        <w:rPr>
          <w:rFonts w:asciiTheme="minorHAnsi" w:eastAsiaTheme="minorEastAsia" w:hAnsiTheme="minorHAnsi" w:cstheme="minorBidi"/>
          <w:b w:val="0"/>
          <w:sz w:val="22"/>
          <w:lang w:eastAsia="sv-SE"/>
        </w:rPr>
        <w:tab/>
      </w:r>
      <w:r>
        <w:t>A timer determines the validity of the system information.</w:t>
      </w:r>
    </w:p>
    <w:p w14:paraId="626CFB4F" w14:textId="77777777" w:rsidR="001B79AD" w:rsidRPr="001B79AD" w:rsidRDefault="001B79AD">
      <w:pPr>
        <w:pStyle w:val="TOC1"/>
        <w:rPr>
          <w:rFonts w:asciiTheme="minorHAnsi" w:eastAsiaTheme="minorEastAsia" w:hAnsiTheme="minorHAnsi" w:cstheme="minorBidi"/>
          <w:b w:val="0"/>
          <w:sz w:val="22"/>
          <w:lang w:eastAsia="sv-SE"/>
        </w:rPr>
      </w:pPr>
      <w:r>
        <w:t>Proposal 8</w:t>
      </w:r>
      <w:r w:rsidRPr="001B79AD">
        <w:rPr>
          <w:rFonts w:asciiTheme="minorHAnsi" w:eastAsiaTheme="minorEastAsia" w:hAnsiTheme="minorHAnsi" w:cstheme="minorBidi"/>
          <w:b w:val="0"/>
          <w:sz w:val="22"/>
          <w:lang w:eastAsia="sv-SE"/>
        </w:rPr>
        <w:tab/>
      </w:r>
      <w:r>
        <w:t>The valueTag in NR-MIB covers NR-SIB1 within the system information area (as defined by the SAC).</w:t>
      </w:r>
    </w:p>
    <w:p w14:paraId="09F1EED4" w14:textId="77777777" w:rsidR="001B79AD" w:rsidRPr="001B79AD" w:rsidRDefault="001B79AD">
      <w:pPr>
        <w:pStyle w:val="TOC1"/>
        <w:rPr>
          <w:rFonts w:asciiTheme="minorHAnsi" w:eastAsiaTheme="minorEastAsia" w:hAnsiTheme="minorHAnsi" w:cstheme="minorBidi"/>
          <w:b w:val="0"/>
          <w:sz w:val="22"/>
          <w:lang w:eastAsia="sv-SE"/>
        </w:rPr>
      </w:pPr>
      <w:r>
        <w:t>Proposal 9</w:t>
      </w:r>
      <w:r w:rsidRPr="001B79AD">
        <w:rPr>
          <w:rFonts w:asciiTheme="minorHAnsi" w:eastAsiaTheme="minorEastAsia" w:hAnsiTheme="minorHAnsi" w:cstheme="minorBidi"/>
          <w:b w:val="0"/>
          <w:sz w:val="22"/>
          <w:lang w:eastAsia="sv-SE"/>
        </w:rPr>
        <w:tab/>
      </w:r>
      <w:r>
        <w:t>NR-SIB1 contains per-SI message valueTags for the other SI within the system information area.</w:t>
      </w:r>
    </w:p>
    <w:p w14:paraId="2163E86D" w14:textId="77777777" w:rsidR="001B79AD" w:rsidRPr="001B79AD" w:rsidRDefault="001B79AD">
      <w:pPr>
        <w:pStyle w:val="TOC1"/>
        <w:rPr>
          <w:rFonts w:asciiTheme="minorHAnsi" w:eastAsiaTheme="minorEastAsia" w:hAnsiTheme="minorHAnsi" w:cstheme="minorBidi"/>
          <w:b w:val="0"/>
          <w:sz w:val="22"/>
          <w:lang w:eastAsia="sv-SE"/>
        </w:rPr>
      </w:pPr>
      <w:r>
        <w:t>Proposal 10</w:t>
      </w:r>
      <w:r w:rsidRPr="001B79AD">
        <w:rPr>
          <w:rFonts w:asciiTheme="minorHAnsi" w:eastAsiaTheme="minorEastAsia" w:hAnsiTheme="minorHAnsi" w:cstheme="minorBidi"/>
          <w:b w:val="0"/>
          <w:sz w:val="22"/>
          <w:lang w:eastAsia="sv-SE"/>
        </w:rPr>
        <w:tab/>
      </w:r>
      <w:r>
        <w:t>The valueTag in NR-MIB covers NR-SIB1 excluding any per-SIB or per SI-message broadcastFlags for the other SI.</w:t>
      </w:r>
    </w:p>
    <w:p w14:paraId="02CCC278" w14:textId="29E23A86" w:rsidR="00C01F33" w:rsidRPr="00757427" w:rsidRDefault="00EF55DD" w:rsidP="00B713D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283" w:name="_In-sequence_SDU_delivery"/>
      <w:bookmarkEnd w:id="283"/>
      <w:r w:rsidRPr="00CE0424">
        <w:t>References</w:t>
      </w:r>
    </w:p>
    <w:p w14:paraId="1D955221" w14:textId="5B8ACD7E" w:rsidR="00550E1F" w:rsidRDefault="00550E1F" w:rsidP="00550E1F">
      <w:pPr>
        <w:pStyle w:val="Reference"/>
      </w:pPr>
      <w:bookmarkStart w:id="284" w:name="_Ref473101617"/>
      <w:bookmarkStart w:id="285" w:name="_Ref174151459"/>
      <w:bookmarkStart w:id="286" w:name="_Ref189809556"/>
      <w:r w:rsidRPr="00EB6DA7">
        <w:t xml:space="preserve">3GPP TR </w:t>
      </w:r>
      <w:r w:rsidRPr="00EB6DA7">
        <w:rPr>
          <w:rFonts w:hint="eastAsia"/>
        </w:rPr>
        <w:t>38</w:t>
      </w:r>
      <w:r w:rsidRPr="00EB6DA7">
        <w:t>.</w:t>
      </w:r>
      <w:r w:rsidRPr="00EB6DA7">
        <w:rPr>
          <w:rFonts w:hint="eastAsia"/>
        </w:rPr>
        <w:t>913</w:t>
      </w:r>
      <w:r w:rsidRPr="00EB6DA7">
        <w:t>, Study on Scenarios and Requirements for Next Generation Access Technologies, V14.1.0 (</w:t>
      </w:r>
      <w:r w:rsidRPr="00EB6DA7">
        <w:rPr>
          <w:rFonts w:hint="eastAsia"/>
        </w:rPr>
        <w:t>2016</w:t>
      </w:r>
      <w:r w:rsidRPr="00EB6DA7">
        <w:t>-12).</w:t>
      </w:r>
      <w:bookmarkEnd w:id="284"/>
    </w:p>
    <w:p w14:paraId="49A88497" w14:textId="32F10740" w:rsidR="00550E1F" w:rsidRPr="00550E1F" w:rsidRDefault="006A7F92" w:rsidP="00550E1F">
      <w:pPr>
        <w:pStyle w:val="Reference"/>
      </w:pPr>
      <w:bookmarkStart w:id="287" w:name="_Ref478157493"/>
      <w:bookmarkStart w:id="288" w:name="_Ref481569079"/>
      <w:r w:rsidRPr="00DF1D7E">
        <w:t>R2-17</w:t>
      </w:r>
      <w:r w:rsidR="0099507C">
        <w:t>04391</w:t>
      </w:r>
      <w:r w:rsidRPr="00DF1D7E">
        <w:t>, “</w:t>
      </w:r>
      <w:r w:rsidR="0099507C">
        <w:t>Change of System information in NR</w:t>
      </w:r>
      <w:r w:rsidRPr="00DF1D7E">
        <w:t>”, Ericsson</w:t>
      </w:r>
      <w:bookmarkEnd w:id="287"/>
      <w:r w:rsidRPr="00DF1D7E">
        <w:t xml:space="preserve">, 3GPP RAN2#98, </w:t>
      </w:r>
      <w:r w:rsidRPr="00DF1D7E">
        <w:rPr>
          <w:lang w:val="en-US"/>
        </w:rPr>
        <w:t xml:space="preserve">Hangzhou, </w:t>
      </w:r>
      <w:r w:rsidR="0099507C">
        <w:rPr>
          <w:lang w:val="en-US"/>
        </w:rPr>
        <w:t>P.R. of</w:t>
      </w:r>
      <w:r w:rsidR="0099507C" w:rsidRPr="00DF1D7E">
        <w:rPr>
          <w:lang w:val="en-US"/>
        </w:rPr>
        <w:t xml:space="preserve"> </w:t>
      </w:r>
      <w:r w:rsidRPr="00DF1D7E">
        <w:rPr>
          <w:lang w:val="en-US"/>
        </w:rPr>
        <w:t>China, May 15-19, 2017.</w:t>
      </w:r>
      <w:bookmarkEnd w:id="288"/>
    </w:p>
    <w:p w14:paraId="7C492EA8" w14:textId="77777777" w:rsidR="00550E1F" w:rsidRPr="00CE0424" w:rsidRDefault="00550E1F" w:rsidP="00550E1F">
      <w:pPr>
        <w:pStyle w:val="Reference"/>
        <w:numPr>
          <w:ilvl w:val="0"/>
          <w:numId w:val="0"/>
        </w:numPr>
        <w:ind w:left="567" w:hanging="567"/>
      </w:pPr>
    </w:p>
    <w:bookmarkEnd w:id="285"/>
    <w:bookmarkEnd w:id="286"/>
    <w:p w14:paraId="4A1DF3A2"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714AB" w14:textId="77777777" w:rsidR="00F96EE0" w:rsidRDefault="00F96EE0">
      <w:r>
        <w:separator/>
      </w:r>
    </w:p>
  </w:endnote>
  <w:endnote w:type="continuationSeparator" w:id="0">
    <w:p w14:paraId="2F6137DB" w14:textId="77777777" w:rsidR="00F96EE0" w:rsidRDefault="00F96EE0">
      <w:r>
        <w:continuationSeparator/>
      </w:r>
    </w:p>
  </w:endnote>
  <w:endnote w:type="continuationNotice" w:id="1">
    <w:p w14:paraId="40A60F86" w14:textId="77777777" w:rsidR="00F96EE0" w:rsidRDefault="00F96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2FA28D15" w:rsidR="00191F0A" w:rsidRDefault="00191F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51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510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62F64" w14:textId="77777777" w:rsidR="00F96EE0" w:rsidRDefault="00F96EE0">
      <w:r>
        <w:separator/>
      </w:r>
    </w:p>
  </w:footnote>
  <w:footnote w:type="continuationSeparator" w:id="0">
    <w:p w14:paraId="4554774B" w14:textId="77777777" w:rsidR="00F96EE0" w:rsidRDefault="00F96EE0">
      <w:r>
        <w:continuationSeparator/>
      </w:r>
    </w:p>
  </w:footnote>
  <w:footnote w:type="continuationNotice" w:id="1">
    <w:p w14:paraId="1CFC09EC" w14:textId="77777777" w:rsidR="00F96EE0" w:rsidRDefault="00F96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191F0A" w:rsidRDefault="00191F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D0181"/>
    <w:rsid w:val="000D0D07"/>
    <w:rsid w:val="000D3ED3"/>
    <w:rsid w:val="000D4797"/>
    <w:rsid w:val="000D4F0B"/>
    <w:rsid w:val="000E0527"/>
    <w:rsid w:val="000E1E92"/>
    <w:rsid w:val="000E48D0"/>
    <w:rsid w:val="000F06D6"/>
    <w:rsid w:val="000F0EB1"/>
    <w:rsid w:val="000F1106"/>
    <w:rsid w:val="000F3BE9"/>
    <w:rsid w:val="000F3F6C"/>
    <w:rsid w:val="000F5E51"/>
    <w:rsid w:val="000F6DF3"/>
    <w:rsid w:val="001005FF"/>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4314"/>
    <w:rsid w:val="00126B4A"/>
    <w:rsid w:val="001307F7"/>
    <w:rsid w:val="00132FD0"/>
    <w:rsid w:val="001344C0"/>
    <w:rsid w:val="001346FA"/>
    <w:rsid w:val="00134924"/>
    <w:rsid w:val="00135252"/>
    <w:rsid w:val="0013624A"/>
    <w:rsid w:val="00137AB5"/>
    <w:rsid w:val="00137F0B"/>
    <w:rsid w:val="0014247B"/>
    <w:rsid w:val="00151E23"/>
    <w:rsid w:val="001526E0"/>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6173"/>
    <w:rsid w:val="001A6CBA"/>
    <w:rsid w:val="001B0D97"/>
    <w:rsid w:val="001B2B7C"/>
    <w:rsid w:val="001B5A5D"/>
    <w:rsid w:val="001B6A90"/>
    <w:rsid w:val="001B79AD"/>
    <w:rsid w:val="001C1CE5"/>
    <w:rsid w:val="001C3D2A"/>
    <w:rsid w:val="001C6495"/>
    <w:rsid w:val="001D51BA"/>
    <w:rsid w:val="001D6342"/>
    <w:rsid w:val="001D6D53"/>
    <w:rsid w:val="001D6D90"/>
    <w:rsid w:val="001E038D"/>
    <w:rsid w:val="001E2369"/>
    <w:rsid w:val="001E58E2"/>
    <w:rsid w:val="001E7AED"/>
    <w:rsid w:val="001F3916"/>
    <w:rsid w:val="001F54C5"/>
    <w:rsid w:val="001F662C"/>
    <w:rsid w:val="001F7074"/>
    <w:rsid w:val="001F70A8"/>
    <w:rsid w:val="00200490"/>
    <w:rsid w:val="002007C2"/>
    <w:rsid w:val="00200B36"/>
    <w:rsid w:val="00201F3A"/>
    <w:rsid w:val="00203E6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1512"/>
    <w:rsid w:val="002F2771"/>
    <w:rsid w:val="002F37A9"/>
    <w:rsid w:val="002F5CB2"/>
    <w:rsid w:val="00301CE6"/>
    <w:rsid w:val="0030256B"/>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4579"/>
    <w:rsid w:val="00335858"/>
    <w:rsid w:val="00336BDA"/>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30E0"/>
    <w:rsid w:val="00384EEB"/>
    <w:rsid w:val="00385BF0"/>
    <w:rsid w:val="003870C0"/>
    <w:rsid w:val="003939FF"/>
    <w:rsid w:val="003A127C"/>
    <w:rsid w:val="003A2223"/>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2702"/>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263E"/>
    <w:rsid w:val="00413AAC"/>
    <w:rsid w:val="00421105"/>
    <w:rsid w:val="004242F4"/>
    <w:rsid w:val="004257AE"/>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5F3A"/>
    <w:rsid w:val="004669E2"/>
    <w:rsid w:val="00470C31"/>
    <w:rsid w:val="004734D0"/>
    <w:rsid w:val="0047556B"/>
    <w:rsid w:val="00477768"/>
    <w:rsid w:val="00492BC5"/>
    <w:rsid w:val="004964F1"/>
    <w:rsid w:val="004A051A"/>
    <w:rsid w:val="004A16BC"/>
    <w:rsid w:val="004A1E4D"/>
    <w:rsid w:val="004A2B94"/>
    <w:rsid w:val="004B041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FA5"/>
    <w:rsid w:val="005153A7"/>
    <w:rsid w:val="00517892"/>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4E19"/>
    <w:rsid w:val="00557A9B"/>
    <w:rsid w:val="00560A57"/>
    <w:rsid w:val="0056121F"/>
    <w:rsid w:val="005646FA"/>
    <w:rsid w:val="00565922"/>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18F"/>
    <w:rsid w:val="006727E2"/>
    <w:rsid w:val="006741F2"/>
    <w:rsid w:val="00674CC3"/>
    <w:rsid w:val="00675C72"/>
    <w:rsid w:val="006771F9"/>
    <w:rsid w:val="006776D7"/>
    <w:rsid w:val="00677F3D"/>
    <w:rsid w:val="00681003"/>
    <w:rsid w:val="006817C9"/>
    <w:rsid w:val="00683ECE"/>
    <w:rsid w:val="00691536"/>
    <w:rsid w:val="00694948"/>
    <w:rsid w:val="00695BD5"/>
    <w:rsid w:val="00695FC2"/>
    <w:rsid w:val="00696949"/>
    <w:rsid w:val="00697052"/>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7522"/>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822"/>
    <w:rsid w:val="00711C01"/>
    <w:rsid w:val="00712287"/>
    <w:rsid w:val="00712772"/>
    <w:rsid w:val="007138B5"/>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405B"/>
    <w:rsid w:val="007445A0"/>
    <w:rsid w:val="0074524B"/>
    <w:rsid w:val="00747D8B"/>
    <w:rsid w:val="007505B7"/>
    <w:rsid w:val="00751228"/>
    <w:rsid w:val="00756056"/>
    <w:rsid w:val="007571E1"/>
    <w:rsid w:val="00757427"/>
    <w:rsid w:val="007604B2"/>
    <w:rsid w:val="00764503"/>
    <w:rsid w:val="00765281"/>
    <w:rsid w:val="00766BAD"/>
    <w:rsid w:val="007730BD"/>
    <w:rsid w:val="007755F2"/>
    <w:rsid w:val="00776971"/>
    <w:rsid w:val="0078177E"/>
    <w:rsid w:val="0078304C"/>
    <w:rsid w:val="00783673"/>
    <w:rsid w:val="00785490"/>
    <w:rsid w:val="007925EA"/>
    <w:rsid w:val="00793CD8"/>
    <w:rsid w:val="007949CC"/>
    <w:rsid w:val="00795C92"/>
    <w:rsid w:val="00796231"/>
    <w:rsid w:val="00796DA2"/>
    <w:rsid w:val="007A1CB3"/>
    <w:rsid w:val="007A306F"/>
    <w:rsid w:val="007A3B8A"/>
    <w:rsid w:val="007A43A6"/>
    <w:rsid w:val="007A58A6"/>
    <w:rsid w:val="007A5CA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6AC"/>
    <w:rsid w:val="008444E8"/>
    <w:rsid w:val="00844E80"/>
    <w:rsid w:val="00846FE7"/>
    <w:rsid w:val="00850CEC"/>
    <w:rsid w:val="00856911"/>
    <w:rsid w:val="00863891"/>
    <w:rsid w:val="0086405E"/>
    <w:rsid w:val="008677FD"/>
    <w:rsid w:val="008706D4"/>
    <w:rsid w:val="00870F8A"/>
    <w:rsid w:val="008719A4"/>
    <w:rsid w:val="00871D23"/>
    <w:rsid w:val="00874312"/>
    <w:rsid w:val="0087437C"/>
    <w:rsid w:val="008744EB"/>
    <w:rsid w:val="00875CD7"/>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51A0"/>
    <w:rsid w:val="008B592A"/>
    <w:rsid w:val="008B7B5C"/>
    <w:rsid w:val="008C0C99"/>
    <w:rsid w:val="008C2017"/>
    <w:rsid w:val="008C4958"/>
    <w:rsid w:val="008C4BAA"/>
    <w:rsid w:val="008C6AE8"/>
    <w:rsid w:val="008C7573"/>
    <w:rsid w:val="008C7767"/>
    <w:rsid w:val="008D34F1"/>
    <w:rsid w:val="008D39D8"/>
    <w:rsid w:val="008D3B07"/>
    <w:rsid w:val="008D6D1A"/>
    <w:rsid w:val="008E065E"/>
    <w:rsid w:val="008E0927"/>
    <w:rsid w:val="008E1909"/>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4DCA"/>
    <w:rsid w:val="0099507C"/>
    <w:rsid w:val="009960EC"/>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7F63"/>
    <w:rsid w:val="00A2193B"/>
    <w:rsid w:val="00A2307D"/>
    <w:rsid w:val="00A2351A"/>
    <w:rsid w:val="00A252AA"/>
    <w:rsid w:val="00A264A9"/>
    <w:rsid w:val="00A27785"/>
    <w:rsid w:val="00A30187"/>
    <w:rsid w:val="00A3448A"/>
    <w:rsid w:val="00A36297"/>
    <w:rsid w:val="00A4153B"/>
    <w:rsid w:val="00A41E2B"/>
    <w:rsid w:val="00A43AED"/>
    <w:rsid w:val="00A45B74"/>
    <w:rsid w:val="00A5257A"/>
    <w:rsid w:val="00A52E1D"/>
    <w:rsid w:val="00A61499"/>
    <w:rsid w:val="00A62A77"/>
    <w:rsid w:val="00A63483"/>
    <w:rsid w:val="00A642CD"/>
    <w:rsid w:val="00A657D7"/>
    <w:rsid w:val="00A660AC"/>
    <w:rsid w:val="00A67E6C"/>
    <w:rsid w:val="00A71B99"/>
    <w:rsid w:val="00A739D0"/>
    <w:rsid w:val="00A761D4"/>
    <w:rsid w:val="00A77EC4"/>
    <w:rsid w:val="00A92879"/>
    <w:rsid w:val="00A9442A"/>
    <w:rsid w:val="00A94B9C"/>
    <w:rsid w:val="00A96F40"/>
    <w:rsid w:val="00AA016F"/>
    <w:rsid w:val="00AA1ED6"/>
    <w:rsid w:val="00AA51D6"/>
    <w:rsid w:val="00AB0BC8"/>
    <w:rsid w:val="00AB11CA"/>
    <w:rsid w:val="00AB1365"/>
    <w:rsid w:val="00AB14D9"/>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1C5D"/>
    <w:rsid w:val="00AF42D7"/>
    <w:rsid w:val="00B006FE"/>
    <w:rsid w:val="00B007CB"/>
    <w:rsid w:val="00B02AA9"/>
    <w:rsid w:val="00B02FA3"/>
    <w:rsid w:val="00B05084"/>
    <w:rsid w:val="00B067C6"/>
    <w:rsid w:val="00B14F00"/>
    <w:rsid w:val="00B157F9"/>
    <w:rsid w:val="00B167F1"/>
    <w:rsid w:val="00B20256"/>
    <w:rsid w:val="00B20D09"/>
    <w:rsid w:val="00B2763F"/>
    <w:rsid w:val="00B27AAC"/>
    <w:rsid w:val="00B30929"/>
    <w:rsid w:val="00B3569A"/>
    <w:rsid w:val="00B372AA"/>
    <w:rsid w:val="00B37B29"/>
    <w:rsid w:val="00B40445"/>
    <w:rsid w:val="00B41427"/>
    <w:rsid w:val="00B41888"/>
    <w:rsid w:val="00B42BDB"/>
    <w:rsid w:val="00B45A52"/>
    <w:rsid w:val="00B46175"/>
    <w:rsid w:val="00B54B58"/>
    <w:rsid w:val="00B62AAA"/>
    <w:rsid w:val="00B6396F"/>
    <w:rsid w:val="00B664C7"/>
    <w:rsid w:val="00B70B79"/>
    <w:rsid w:val="00B713DA"/>
    <w:rsid w:val="00B739F6"/>
    <w:rsid w:val="00B81A6C"/>
    <w:rsid w:val="00B85DE5"/>
    <w:rsid w:val="00B861CA"/>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D22F8"/>
    <w:rsid w:val="00BD48AC"/>
    <w:rsid w:val="00BD5991"/>
    <w:rsid w:val="00BD5F1A"/>
    <w:rsid w:val="00BE1234"/>
    <w:rsid w:val="00BE2FA6"/>
    <w:rsid w:val="00BE333F"/>
    <w:rsid w:val="00BE34B2"/>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8BB"/>
    <w:rsid w:val="00C21738"/>
    <w:rsid w:val="00C26FAA"/>
    <w:rsid w:val="00C279B5"/>
    <w:rsid w:val="00C27C45"/>
    <w:rsid w:val="00C3030B"/>
    <w:rsid w:val="00C3719D"/>
    <w:rsid w:val="00C517B4"/>
    <w:rsid w:val="00C54995"/>
    <w:rsid w:val="00C54D41"/>
    <w:rsid w:val="00C60783"/>
    <w:rsid w:val="00C64672"/>
    <w:rsid w:val="00C70368"/>
    <w:rsid w:val="00C70697"/>
    <w:rsid w:val="00C72EF4"/>
    <w:rsid w:val="00C75D2F"/>
    <w:rsid w:val="00C767BE"/>
    <w:rsid w:val="00C76963"/>
    <w:rsid w:val="00C76E3C"/>
    <w:rsid w:val="00C81146"/>
    <w:rsid w:val="00C81568"/>
    <w:rsid w:val="00C87983"/>
    <w:rsid w:val="00C9027A"/>
    <w:rsid w:val="00C9068E"/>
    <w:rsid w:val="00C9304E"/>
    <w:rsid w:val="00C93C4B"/>
    <w:rsid w:val="00C944AB"/>
    <w:rsid w:val="00C95B40"/>
    <w:rsid w:val="00CA1ED8"/>
    <w:rsid w:val="00CB1784"/>
    <w:rsid w:val="00CB1F63"/>
    <w:rsid w:val="00CB7170"/>
    <w:rsid w:val="00CC040E"/>
    <w:rsid w:val="00CC111F"/>
    <w:rsid w:val="00CC2011"/>
    <w:rsid w:val="00CC3EA0"/>
    <w:rsid w:val="00CC570C"/>
    <w:rsid w:val="00CC7B45"/>
    <w:rsid w:val="00CD1188"/>
    <w:rsid w:val="00CD2ED1"/>
    <w:rsid w:val="00CD337B"/>
    <w:rsid w:val="00CE0424"/>
    <w:rsid w:val="00CE7561"/>
    <w:rsid w:val="00CE7DA0"/>
    <w:rsid w:val="00CF1354"/>
    <w:rsid w:val="00CF3A2F"/>
    <w:rsid w:val="00CF3B1F"/>
    <w:rsid w:val="00CF3BF6"/>
    <w:rsid w:val="00CF403A"/>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C0E"/>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7B1D"/>
    <w:rsid w:val="00D77B58"/>
    <w:rsid w:val="00D8021F"/>
    <w:rsid w:val="00D80383"/>
    <w:rsid w:val="00D823C6"/>
    <w:rsid w:val="00D86CA3"/>
    <w:rsid w:val="00D871CE"/>
    <w:rsid w:val="00D9196D"/>
    <w:rsid w:val="00D92982"/>
    <w:rsid w:val="00DA305E"/>
    <w:rsid w:val="00DA5007"/>
    <w:rsid w:val="00DA5417"/>
    <w:rsid w:val="00DA56E8"/>
    <w:rsid w:val="00DB0A9F"/>
    <w:rsid w:val="00DB377D"/>
    <w:rsid w:val="00DB682D"/>
    <w:rsid w:val="00DC2D36"/>
    <w:rsid w:val="00DC53EF"/>
    <w:rsid w:val="00DD39B4"/>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FFE"/>
    <w:rsid w:val="00E94F8A"/>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B7"/>
    <w:rsid w:val="00F2376F"/>
    <w:rsid w:val="00F243D8"/>
    <w:rsid w:val="00F24E79"/>
    <w:rsid w:val="00F30828"/>
    <w:rsid w:val="00F313D6"/>
    <w:rsid w:val="00F32AFB"/>
    <w:rsid w:val="00F36E5D"/>
    <w:rsid w:val="00F377A9"/>
    <w:rsid w:val="00F40F0C"/>
    <w:rsid w:val="00F42DB7"/>
    <w:rsid w:val="00F4766C"/>
    <w:rsid w:val="00F507D1"/>
    <w:rsid w:val="00F51866"/>
    <w:rsid w:val="00F519CE"/>
    <w:rsid w:val="00F51ADA"/>
    <w:rsid w:val="00F51BF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E0655"/>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2173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217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2173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1738"/>
    <w:pPr>
      <w:numPr>
        <w:ilvl w:val="2"/>
      </w:numPr>
      <w:spacing w:before="120"/>
      <w:outlineLvl w:val="2"/>
    </w:pPr>
    <w:rPr>
      <w:sz w:val="28"/>
      <w:szCs w:val="28"/>
    </w:rPr>
  </w:style>
  <w:style w:type="paragraph" w:styleId="Heading4">
    <w:name w:val="heading 4"/>
    <w:basedOn w:val="Heading3"/>
    <w:next w:val="Normal"/>
    <w:qFormat/>
    <w:rsid w:val="00C21738"/>
    <w:pPr>
      <w:numPr>
        <w:ilvl w:val="3"/>
      </w:numPr>
      <w:outlineLvl w:val="3"/>
    </w:pPr>
    <w:rPr>
      <w:sz w:val="24"/>
      <w:szCs w:val="24"/>
    </w:rPr>
  </w:style>
  <w:style w:type="paragraph" w:styleId="Heading5">
    <w:name w:val="heading 5"/>
    <w:basedOn w:val="Heading4"/>
    <w:next w:val="Normal"/>
    <w:qFormat/>
    <w:rsid w:val="00C21738"/>
    <w:pPr>
      <w:numPr>
        <w:ilvl w:val="4"/>
      </w:numPr>
      <w:outlineLvl w:val="4"/>
    </w:pPr>
    <w:rPr>
      <w:sz w:val="22"/>
      <w:szCs w:val="22"/>
    </w:rPr>
  </w:style>
  <w:style w:type="paragraph" w:styleId="Heading6">
    <w:name w:val="heading 6"/>
    <w:basedOn w:val="Normal"/>
    <w:next w:val="Normal"/>
    <w:qFormat/>
    <w:rsid w:val="00C21738"/>
    <w:pPr>
      <w:keepNext/>
      <w:keepLines/>
      <w:numPr>
        <w:ilvl w:val="5"/>
        <w:numId w:val="1"/>
      </w:numPr>
      <w:spacing w:before="120"/>
      <w:outlineLvl w:val="5"/>
    </w:pPr>
    <w:rPr>
      <w:rFonts w:cs="Arial"/>
    </w:rPr>
  </w:style>
  <w:style w:type="paragraph" w:styleId="Heading7">
    <w:name w:val="heading 7"/>
    <w:basedOn w:val="Normal"/>
    <w:next w:val="Normal"/>
    <w:qFormat/>
    <w:rsid w:val="00C21738"/>
    <w:pPr>
      <w:keepNext/>
      <w:keepLines/>
      <w:numPr>
        <w:ilvl w:val="6"/>
        <w:numId w:val="1"/>
      </w:numPr>
      <w:spacing w:before="120"/>
      <w:outlineLvl w:val="6"/>
    </w:pPr>
    <w:rPr>
      <w:rFonts w:cs="Arial"/>
    </w:rPr>
  </w:style>
  <w:style w:type="paragraph" w:styleId="Heading8">
    <w:name w:val="heading 8"/>
    <w:basedOn w:val="Heading7"/>
    <w:next w:val="Normal"/>
    <w:qFormat/>
    <w:rsid w:val="00C21738"/>
    <w:pPr>
      <w:numPr>
        <w:ilvl w:val="7"/>
      </w:numPr>
      <w:outlineLvl w:val="7"/>
    </w:pPr>
  </w:style>
  <w:style w:type="paragraph" w:styleId="Heading9">
    <w:name w:val="heading 9"/>
    <w:basedOn w:val="Heading8"/>
    <w:next w:val="Normal"/>
    <w:qFormat/>
    <w:rsid w:val="00C21738"/>
    <w:pPr>
      <w:numPr>
        <w:ilvl w:val="8"/>
      </w:numPr>
      <w:outlineLvl w:val="8"/>
    </w:pPr>
  </w:style>
  <w:style w:type="character" w:default="1" w:styleId="DefaultParagraphFont">
    <w:name w:val="Default Paragraph Font"/>
    <w:uiPriority w:val="1"/>
    <w:semiHidden/>
    <w:unhideWhenUsed/>
    <w:rsid w:val="00C217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1738"/>
  </w:style>
  <w:style w:type="paragraph" w:styleId="TOC8">
    <w:name w:val="toc 8"/>
    <w:basedOn w:val="TOC1"/>
    <w:semiHidden/>
    <w:rsid w:val="00C21738"/>
    <w:pPr>
      <w:spacing w:before="180"/>
      <w:ind w:left="2693" w:hanging="2693"/>
    </w:pPr>
    <w:rPr>
      <w:b w:val="0"/>
      <w:bCs/>
    </w:rPr>
  </w:style>
  <w:style w:type="paragraph" w:styleId="TOC1">
    <w:name w:val="toc 1"/>
    <w:aliases w:val="Observation TOC2"/>
    <w:uiPriority w:val="39"/>
    <w:rsid w:val="00C2173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21738"/>
    <w:pPr>
      <w:keepNext/>
      <w:keepLines/>
      <w:spacing w:before="180"/>
      <w:jc w:val="center"/>
    </w:pPr>
  </w:style>
  <w:style w:type="paragraph" w:styleId="Caption">
    <w:name w:val="caption"/>
    <w:basedOn w:val="Normal"/>
    <w:next w:val="Normal"/>
    <w:qFormat/>
    <w:rsid w:val="00C21738"/>
    <w:pPr>
      <w:spacing w:after="240"/>
      <w:jc w:val="center"/>
    </w:pPr>
    <w:rPr>
      <w:b/>
      <w:bCs/>
    </w:rPr>
  </w:style>
  <w:style w:type="paragraph" w:styleId="TOC5">
    <w:name w:val="toc 5"/>
    <w:aliases w:val="Observation TOC"/>
    <w:basedOn w:val="TOC4"/>
    <w:semiHidden/>
    <w:rsid w:val="00C21738"/>
    <w:pPr>
      <w:tabs>
        <w:tab w:val="right" w:pos="1701"/>
      </w:tabs>
      <w:ind w:left="1701" w:hanging="1701"/>
    </w:pPr>
  </w:style>
  <w:style w:type="paragraph" w:styleId="TOC4">
    <w:name w:val="toc 4"/>
    <w:basedOn w:val="TOC3"/>
    <w:semiHidden/>
    <w:rsid w:val="00C21738"/>
    <w:pPr>
      <w:ind w:left="1418" w:hanging="1418"/>
    </w:pPr>
  </w:style>
  <w:style w:type="paragraph" w:styleId="TOC3">
    <w:name w:val="toc 3"/>
    <w:basedOn w:val="TOC2"/>
    <w:semiHidden/>
    <w:rsid w:val="00C21738"/>
    <w:pPr>
      <w:ind w:left="1134" w:hanging="1134"/>
    </w:pPr>
  </w:style>
  <w:style w:type="paragraph" w:styleId="TOC2">
    <w:name w:val="toc 2"/>
    <w:basedOn w:val="TOC1"/>
    <w:semiHidden/>
    <w:rsid w:val="00C21738"/>
    <w:pPr>
      <w:keepNext w:val="0"/>
      <w:spacing w:before="0"/>
      <w:ind w:left="851" w:hanging="851"/>
    </w:pPr>
    <w:rPr>
      <w:szCs w:val="20"/>
    </w:rPr>
  </w:style>
  <w:style w:type="paragraph" w:styleId="Index2">
    <w:name w:val="index 2"/>
    <w:basedOn w:val="Index1"/>
    <w:semiHidden/>
    <w:rsid w:val="00C21738"/>
    <w:pPr>
      <w:ind w:left="284"/>
    </w:pPr>
  </w:style>
  <w:style w:type="paragraph" w:styleId="Index1">
    <w:name w:val="index 1"/>
    <w:basedOn w:val="Normal"/>
    <w:semiHidden/>
    <w:rsid w:val="00C21738"/>
    <w:pPr>
      <w:keepLines/>
      <w:spacing w:after="0"/>
    </w:pPr>
  </w:style>
  <w:style w:type="paragraph" w:styleId="DocumentMap">
    <w:name w:val="Document Map"/>
    <w:basedOn w:val="Normal"/>
    <w:semiHidden/>
    <w:rsid w:val="00C21738"/>
    <w:pPr>
      <w:shd w:val="clear" w:color="auto" w:fill="000080"/>
    </w:pPr>
    <w:rPr>
      <w:rFonts w:ascii="Tahoma" w:hAnsi="Tahoma" w:cs="Tahoma"/>
    </w:rPr>
  </w:style>
  <w:style w:type="paragraph" w:styleId="ListNumber2">
    <w:name w:val="List Number 2"/>
    <w:basedOn w:val="ListNumber"/>
    <w:rsid w:val="00C21738"/>
    <w:pPr>
      <w:ind w:left="851"/>
    </w:pPr>
  </w:style>
  <w:style w:type="paragraph" w:styleId="ListNumber">
    <w:name w:val="List Number"/>
    <w:basedOn w:val="List"/>
    <w:rsid w:val="00C21738"/>
  </w:style>
  <w:style w:type="paragraph" w:styleId="List">
    <w:name w:val="List"/>
    <w:basedOn w:val="Normal"/>
    <w:rsid w:val="00C21738"/>
    <w:pPr>
      <w:ind w:left="568" w:hanging="284"/>
    </w:pPr>
  </w:style>
  <w:style w:type="paragraph" w:styleId="Header">
    <w:name w:val="header"/>
    <w:rsid w:val="00C2173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21738"/>
    <w:rPr>
      <w:b/>
      <w:bCs/>
      <w:position w:val="6"/>
      <w:sz w:val="16"/>
      <w:szCs w:val="16"/>
    </w:rPr>
  </w:style>
  <w:style w:type="paragraph" w:styleId="FootnoteText">
    <w:name w:val="footnote text"/>
    <w:basedOn w:val="Normal"/>
    <w:semiHidden/>
    <w:rsid w:val="00C21738"/>
    <w:pPr>
      <w:keepLines/>
      <w:spacing w:after="0"/>
      <w:ind w:left="454" w:hanging="454"/>
    </w:pPr>
    <w:rPr>
      <w:sz w:val="16"/>
      <w:szCs w:val="16"/>
    </w:rPr>
  </w:style>
  <w:style w:type="paragraph" w:customStyle="1" w:styleId="3GPPHeader">
    <w:name w:val="3GPP_Header"/>
    <w:basedOn w:val="Normal"/>
    <w:rsid w:val="00C21738"/>
    <w:pPr>
      <w:tabs>
        <w:tab w:val="left" w:pos="1701"/>
        <w:tab w:val="right" w:pos="9639"/>
      </w:tabs>
      <w:spacing w:after="240"/>
    </w:pPr>
    <w:rPr>
      <w:b/>
      <w:sz w:val="24"/>
    </w:rPr>
  </w:style>
  <w:style w:type="paragraph" w:styleId="TOC9">
    <w:name w:val="toc 9"/>
    <w:basedOn w:val="TOC8"/>
    <w:semiHidden/>
    <w:rsid w:val="00C21738"/>
    <w:pPr>
      <w:ind w:left="1418" w:hanging="1418"/>
    </w:pPr>
  </w:style>
  <w:style w:type="paragraph" w:styleId="TOC6">
    <w:name w:val="toc 6"/>
    <w:basedOn w:val="TOC5"/>
    <w:next w:val="Normal"/>
    <w:semiHidden/>
    <w:rsid w:val="00C21738"/>
    <w:pPr>
      <w:ind w:left="1985" w:hanging="1985"/>
    </w:pPr>
  </w:style>
  <w:style w:type="paragraph" w:styleId="TOC7">
    <w:name w:val="toc 7"/>
    <w:basedOn w:val="TOC6"/>
    <w:next w:val="Normal"/>
    <w:semiHidden/>
    <w:rsid w:val="00C21738"/>
    <w:pPr>
      <w:ind w:left="2268" w:hanging="2268"/>
    </w:pPr>
  </w:style>
  <w:style w:type="paragraph" w:styleId="ListBullet2">
    <w:name w:val="List Bullet 2"/>
    <w:basedOn w:val="ListBullet"/>
    <w:rsid w:val="00C21738"/>
    <w:pPr>
      <w:numPr>
        <w:numId w:val="6"/>
      </w:numPr>
    </w:pPr>
  </w:style>
  <w:style w:type="paragraph" w:styleId="ListBullet">
    <w:name w:val="List Bullet"/>
    <w:basedOn w:val="BodyText"/>
    <w:rsid w:val="00C21738"/>
    <w:pPr>
      <w:numPr>
        <w:numId w:val="5"/>
      </w:numPr>
    </w:pPr>
  </w:style>
  <w:style w:type="paragraph" w:styleId="ListBullet3">
    <w:name w:val="List Bullet 3"/>
    <w:basedOn w:val="ListBullet2"/>
    <w:rsid w:val="00C21738"/>
    <w:pPr>
      <w:numPr>
        <w:numId w:val="7"/>
      </w:numPr>
    </w:pPr>
  </w:style>
  <w:style w:type="paragraph" w:customStyle="1" w:styleId="EQ">
    <w:name w:val="EQ"/>
    <w:basedOn w:val="Normal"/>
    <w:next w:val="Normal"/>
    <w:rsid w:val="00C21738"/>
    <w:pPr>
      <w:keepLines/>
      <w:tabs>
        <w:tab w:val="center" w:pos="4536"/>
        <w:tab w:val="right" w:pos="9072"/>
      </w:tabs>
      <w:spacing w:after="180"/>
      <w:jc w:val="left"/>
    </w:pPr>
    <w:rPr>
      <w:noProof/>
      <w:lang w:eastAsia="en-US"/>
    </w:rPr>
  </w:style>
  <w:style w:type="paragraph" w:styleId="List2">
    <w:name w:val="List 2"/>
    <w:basedOn w:val="List"/>
    <w:rsid w:val="00C21738"/>
    <w:pPr>
      <w:ind w:left="851"/>
    </w:pPr>
  </w:style>
  <w:style w:type="paragraph" w:styleId="List3">
    <w:name w:val="List 3"/>
    <w:basedOn w:val="List2"/>
    <w:rsid w:val="00C21738"/>
    <w:pPr>
      <w:ind w:left="1135"/>
    </w:pPr>
  </w:style>
  <w:style w:type="paragraph" w:styleId="List4">
    <w:name w:val="List 4"/>
    <w:basedOn w:val="List3"/>
    <w:rsid w:val="00C21738"/>
    <w:pPr>
      <w:ind w:left="1418"/>
    </w:pPr>
  </w:style>
  <w:style w:type="paragraph" w:styleId="List5">
    <w:name w:val="List 5"/>
    <w:basedOn w:val="List4"/>
    <w:rsid w:val="00C21738"/>
    <w:pPr>
      <w:ind w:left="1702"/>
    </w:pPr>
  </w:style>
  <w:style w:type="paragraph" w:customStyle="1" w:styleId="EditorsNote">
    <w:name w:val="Editor's Note"/>
    <w:basedOn w:val="Normal"/>
    <w:rsid w:val="00C21738"/>
    <w:pPr>
      <w:keepLines/>
      <w:spacing w:after="180"/>
      <w:ind w:left="1135" w:hanging="851"/>
      <w:jc w:val="left"/>
    </w:pPr>
    <w:rPr>
      <w:color w:val="FF0000"/>
      <w:lang w:eastAsia="en-US"/>
    </w:rPr>
  </w:style>
  <w:style w:type="paragraph" w:styleId="ListBullet4">
    <w:name w:val="List Bullet 4"/>
    <w:basedOn w:val="ListBullet3"/>
    <w:rsid w:val="00C21738"/>
    <w:pPr>
      <w:numPr>
        <w:numId w:val="8"/>
      </w:numPr>
    </w:pPr>
  </w:style>
  <w:style w:type="paragraph" w:styleId="ListBullet5">
    <w:name w:val="List Bullet 5"/>
    <w:basedOn w:val="ListBullet4"/>
    <w:rsid w:val="00C21738"/>
    <w:pPr>
      <w:numPr>
        <w:numId w:val="4"/>
      </w:numPr>
    </w:pPr>
  </w:style>
  <w:style w:type="paragraph" w:styleId="Footer">
    <w:name w:val="footer"/>
    <w:basedOn w:val="Header"/>
    <w:semiHidden/>
    <w:rsid w:val="00C21738"/>
    <w:pPr>
      <w:jc w:val="center"/>
    </w:pPr>
    <w:rPr>
      <w:i/>
      <w:iCs/>
    </w:rPr>
  </w:style>
  <w:style w:type="paragraph" w:customStyle="1" w:styleId="Reference">
    <w:name w:val="Reference"/>
    <w:basedOn w:val="Normal"/>
    <w:rsid w:val="00C21738"/>
    <w:pPr>
      <w:numPr>
        <w:numId w:val="2"/>
      </w:numPr>
    </w:pPr>
  </w:style>
  <w:style w:type="paragraph" w:styleId="BalloonText">
    <w:name w:val="Balloon Text"/>
    <w:basedOn w:val="Normal"/>
    <w:semiHidden/>
    <w:rsid w:val="00C21738"/>
    <w:rPr>
      <w:rFonts w:ascii="Tahoma" w:hAnsi="Tahoma" w:cs="Tahoma"/>
      <w:sz w:val="16"/>
      <w:szCs w:val="16"/>
    </w:rPr>
  </w:style>
  <w:style w:type="character" w:styleId="PageNumber">
    <w:name w:val="page number"/>
    <w:semiHidden/>
    <w:rsid w:val="00C21738"/>
  </w:style>
  <w:style w:type="paragraph" w:styleId="BodyText">
    <w:name w:val="Body Text"/>
    <w:basedOn w:val="Normal"/>
    <w:link w:val="BodyTextChar"/>
    <w:rsid w:val="00C21738"/>
  </w:style>
  <w:style w:type="character" w:styleId="Hyperlink">
    <w:name w:val="Hyperlink"/>
    <w:uiPriority w:val="99"/>
    <w:rsid w:val="00C21738"/>
    <w:rPr>
      <w:color w:val="0000FF"/>
      <w:u w:val="single"/>
      <w:lang w:val="en-GB"/>
    </w:rPr>
  </w:style>
  <w:style w:type="character" w:styleId="FollowedHyperlink">
    <w:name w:val="FollowedHyperlink"/>
    <w:semiHidden/>
    <w:rsid w:val="00C21738"/>
    <w:rPr>
      <w:color w:val="FF0000"/>
      <w:u w:val="single"/>
    </w:rPr>
  </w:style>
  <w:style w:type="character" w:styleId="CommentReference">
    <w:name w:val="annotation reference"/>
    <w:semiHidden/>
    <w:rsid w:val="00C21738"/>
    <w:rPr>
      <w:sz w:val="16"/>
      <w:szCs w:val="16"/>
    </w:rPr>
  </w:style>
  <w:style w:type="paragraph" w:styleId="CommentText">
    <w:name w:val="annotation text"/>
    <w:basedOn w:val="Normal"/>
    <w:semiHidden/>
    <w:rsid w:val="00C21738"/>
  </w:style>
  <w:style w:type="paragraph" w:styleId="CommentSubject">
    <w:name w:val="annotation subject"/>
    <w:basedOn w:val="CommentText"/>
    <w:next w:val="CommentText"/>
    <w:semiHidden/>
    <w:rsid w:val="00C21738"/>
    <w:rPr>
      <w:b/>
      <w:bCs/>
    </w:rPr>
  </w:style>
  <w:style w:type="character" w:customStyle="1" w:styleId="Heading1Char">
    <w:name w:val="Heading 1 Char"/>
    <w:link w:val="Heading1"/>
    <w:rsid w:val="00C21738"/>
    <w:rPr>
      <w:rFonts w:ascii="Arial" w:hAnsi="Arial" w:cs="Arial"/>
      <w:sz w:val="36"/>
      <w:szCs w:val="36"/>
      <w:lang w:val="en-GB"/>
    </w:rPr>
  </w:style>
  <w:style w:type="paragraph" w:customStyle="1" w:styleId="B1">
    <w:name w:val="B1"/>
    <w:basedOn w:val="List"/>
    <w:rsid w:val="00C21738"/>
    <w:pPr>
      <w:spacing w:after="180"/>
      <w:jc w:val="left"/>
    </w:pPr>
    <w:rPr>
      <w:lang w:eastAsia="en-US"/>
    </w:rPr>
  </w:style>
  <w:style w:type="paragraph" w:customStyle="1" w:styleId="B2">
    <w:name w:val="B2"/>
    <w:basedOn w:val="List2"/>
    <w:rsid w:val="00C21738"/>
    <w:pPr>
      <w:spacing w:after="180"/>
      <w:jc w:val="left"/>
    </w:pPr>
    <w:rPr>
      <w:lang w:eastAsia="en-US"/>
    </w:rPr>
  </w:style>
  <w:style w:type="paragraph" w:customStyle="1" w:styleId="B3">
    <w:name w:val="B3"/>
    <w:basedOn w:val="List3"/>
    <w:rsid w:val="00C21738"/>
    <w:pPr>
      <w:spacing w:after="180"/>
      <w:jc w:val="left"/>
    </w:pPr>
    <w:rPr>
      <w:lang w:eastAsia="en-US"/>
    </w:rPr>
  </w:style>
  <w:style w:type="paragraph" w:customStyle="1" w:styleId="B4">
    <w:name w:val="B4"/>
    <w:basedOn w:val="List4"/>
    <w:rsid w:val="00C21738"/>
    <w:pPr>
      <w:spacing w:after="180"/>
      <w:jc w:val="left"/>
    </w:pPr>
    <w:rPr>
      <w:lang w:eastAsia="en-US"/>
    </w:rPr>
  </w:style>
  <w:style w:type="paragraph" w:customStyle="1" w:styleId="Proposal">
    <w:name w:val="Proposal"/>
    <w:basedOn w:val="Normal"/>
    <w:rsid w:val="00C21738"/>
    <w:pPr>
      <w:numPr>
        <w:numId w:val="3"/>
      </w:numPr>
      <w:tabs>
        <w:tab w:val="clear" w:pos="1304"/>
        <w:tab w:val="left" w:pos="1701"/>
      </w:tabs>
      <w:ind w:left="1701" w:hanging="1701"/>
    </w:pPr>
    <w:rPr>
      <w:b/>
      <w:bCs/>
    </w:rPr>
  </w:style>
  <w:style w:type="character" w:customStyle="1" w:styleId="BodyTextChar">
    <w:name w:val="Body Text Char"/>
    <w:link w:val="BodyText"/>
    <w:rsid w:val="00C21738"/>
    <w:rPr>
      <w:rFonts w:ascii="Arial" w:hAnsi="Arial"/>
      <w:lang w:val="en-GB"/>
    </w:rPr>
  </w:style>
  <w:style w:type="paragraph" w:customStyle="1" w:styleId="B5">
    <w:name w:val="B5"/>
    <w:basedOn w:val="List5"/>
    <w:rsid w:val="00C21738"/>
    <w:pPr>
      <w:spacing w:after="180"/>
      <w:jc w:val="left"/>
    </w:pPr>
    <w:rPr>
      <w:lang w:eastAsia="en-US"/>
    </w:rPr>
  </w:style>
  <w:style w:type="paragraph" w:customStyle="1" w:styleId="EX">
    <w:name w:val="EX"/>
    <w:basedOn w:val="Normal"/>
    <w:rsid w:val="00C21738"/>
    <w:pPr>
      <w:keepLines/>
      <w:spacing w:after="180"/>
      <w:ind w:left="1702" w:hanging="1418"/>
      <w:jc w:val="left"/>
    </w:pPr>
    <w:rPr>
      <w:lang w:eastAsia="en-US"/>
    </w:rPr>
  </w:style>
  <w:style w:type="paragraph" w:customStyle="1" w:styleId="EW">
    <w:name w:val="EW"/>
    <w:basedOn w:val="EX"/>
    <w:rsid w:val="00C21738"/>
    <w:pPr>
      <w:spacing w:after="0"/>
    </w:pPr>
  </w:style>
  <w:style w:type="paragraph" w:customStyle="1" w:styleId="TAL">
    <w:name w:val="TAL"/>
    <w:basedOn w:val="Normal"/>
    <w:rsid w:val="00C21738"/>
    <w:pPr>
      <w:keepNext/>
      <w:keepLines/>
      <w:spacing w:after="0"/>
      <w:jc w:val="left"/>
    </w:pPr>
    <w:rPr>
      <w:sz w:val="18"/>
      <w:lang w:eastAsia="en-US"/>
    </w:rPr>
  </w:style>
  <w:style w:type="paragraph" w:customStyle="1" w:styleId="TAC">
    <w:name w:val="TAC"/>
    <w:basedOn w:val="TAL"/>
    <w:rsid w:val="00C21738"/>
    <w:pPr>
      <w:jc w:val="center"/>
    </w:pPr>
  </w:style>
  <w:style w:type="paragraph" w:customStyle="1" w:styleId="TAH">
    <w:name w:val="TAH"/>
    <w:basedOn w:val="TAC"/>
    <w:rsid w:val="00C21738"/>
    <w:rPr>
      <w:b/>
    </w:rPr>
  </w:style>
  <w:style w:type="paragraph" w:customStyle="1" w:styleId="TAN">
    <w:name w:val="TAN"/>
    <w:basedOn w:val="TAL"/>
    <w:rsid w:val="00C21738"/>
    <w:pPr>
      <w:ind w:left="851" w:hanging="851"/>
    </w:pPr>
  </w:style>
  <w:style w:type="paragraph" w:customStyle="1" w:styleId="TAR">
    <w:name w:val="TAR"/>
    <w:basedOn w:val="TAL"/>
    <w:rsid w:val="00C21738"/>
    <w:pPr>
      <w:jc w:val="right"/>
    </w:pPr>
  </w:style>
  <w:style w:type="paragraph" w:customStyle="1" w:styleId="TH">
    <w:name w:val="TH"/>
    <w:basedOn w:val="Normal"/>
    <w:rsid w:val="00C21738"/>
    <w:pPr>
      <w:keepNext/>
      <w:keepLines/>
      <w:spacing w:before="60" w:after="180"/>
      <w:jc w:val="center"/>
    </w:pPr>
    <w:rPr>
      <w:b/>
      <w:lang w:eastAsia="en-US"/>
    </w:rPr>
  </w:style>
  <w:style w:type="paragraph" w:customStyle="1" w:styleId="TF">
    <w:name w:val="TF"/>
    <w:basedOn w:val="TH"/>
    <w:rsid w:val="00C21738"/>
    <w:pPr>
      <w:keepNext w:val="0"/>
      <w:spacing w:before="0" w:after="240"/>
    </w:pPr>
  </w:style>
  <w:style w:type="paragraph" w:customStyle="1" w:styleId="TT">
    <w:name w:val="TT"/>
    <w:basedOn w:val="Heading1"/>
    <w:next w:val="Normal"/>
    <w:rsid w:val="00C21738"/>
    <w:pPr>
      <w:numPr>
        <w:numId w:val="0"/>
      </w:numPr>
      <w:ind w:left="1134" w:hanging="1134"/>
      <w:outlineLvl w:val="9"/>
    </w:pPr>
    <w:rPr>
      <w:rFonts w:cs="Times New Roman"/>
      <w:szCs w:val="20"/>
      <w:lang w:eastAsia="en-US"/>
    </w:rPr>
  </w:style>
  <w:style w:type="paragraph" w:customStyle="1" w:styleId="ZA">
    <w:name w:val="ZA"/>
    <w:rsid w:val="00C21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1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2173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217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21738"/>
  </w:style>
  <w:style w:type="paragraph" w:customStyle="1" w:styleId="ZH">
    <w:name w:val="ZH"/>
    <w:rsid w:val="00C2173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217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21738"/>
    <w:pPr>
      <w:framePr w:hRule="auto" w:wrap="notBeside" w:y="852"/>
    </w:pPr>
    <w:rPr>
      <w:i w:val="0"/>
      <w:sz w:val="40"/>
    </w:rPr>
  </w:style>
  <w:style w:type="paragraph" w:customStyle="1" w:styleId="ZU">
    <w:name w:val="ZU"/>
    <w:rsid w:val="00C21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21738"/>
    <w:pPr>
      <w:framePr w:wrap="notBeside" w:y="16161"/>
    </w:pPr>
  </w:style>
  <w:style w:type="paragraph" w:customStyle="1" w:styleId="FP">
    <w:name w:val="FP"/>
    <w:basedOn w:val="Normal"/>
    <w:rsid w:val="00C21738"/>
    <w:pPr>
      <w:spacing w:after="0"/>
      <w:jc w:val="left"/>
    </w:pPr>
    <w:rPr>
      <w:lang w:eastAsia="en-US"/>
    </w:rPr>
  </w:style>
  <w:style w:type="paragraph" w:customStyle="1" w:styleId="Observation">
    <w:name w:val="Observation"/>
    <w:basedOn w:val="Proposal"/>
    <w:qFormat/>
    <w:rsid w:val="00C21738"/>
    <w:pPr>
      <w:numPr>
        <w:numId w:val="13"/>
      </w:numPr>
      <w:ind w:left="1701" w:hanging="1701"/>
    </w:pPr>
  </w:style>
  <w:style w:type="paragraph" w:styleId="TableofFigures">
    <w:name w:val="table of figures"/>
    <w:basedOn w:val="Normal"/>
    <w:next w:val="Normal"/>
    <w:uiPriority w:val="99"/>
    <w:rsid w:val="00C21738"/>
    <w:pPr>
      <w:ind w:left="1418" w:hanging="1418"/>
      <w:jc w:val="left"/>
    </w:pPr>
    <w:rPr>
      <w:b/>
    </w:rPr>
  </w:style>
  <w:style w:type="paragraph" w:customStyle="1" w:styleId="CRCoverPage">
    <w:name w:val="CR Cover Page"/>
    <w:rsid w:val="00C21738"/>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5NUHHDQN7SK2-1-116850</_dlc_DocId>
    <TaxCatchAll xmlns="08b2df90-05d3-4030-90d4-c9feeb4a1cd9">
      <Value>10</Value>
      <Value>9</Value>
      <Value>8</Value>
      <Value>3</Value>
      <Value>1</Value>
    </TaxCatchAll>
    <_dlc_DocIdUrl xmlns="08b2df90-05d3-4030-90d4-c9feeb4a1cd9">
      <Url>https://ericoll.internal.ericsson.com/sites/STAR/_layouts/DocIdRedir.aspx?ID=5NUHHDQN7SK2-1-116850</Url>
      <Description>5NUHHDQN7SK2-1-116850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A941C52C-4D95-4B1C-B2C6-2C91AADE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559</TotalTime>
  <Pages>5</Pages>
  <Words>2248</Words>
  <Characters>11920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Jens Bergqvist</cp:lastModifiedBy>
  <cp:revision>22</cp:revision>
  <cp:lastPrinted>2008-01-31T06:09:00Z</cp:lastPrinted>
  <dcterms:created xsi:type="dcterms:W3CDTF">2017-05-03T08:14:00Z</dcterms:created>
  <dcterms:modified xsi:type="dcterms:W3CDTF">2017-05-06T18:36:00Z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654fea15-ad11-4920-9b9d-e44e5804a577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